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816" w:rsidRPr="00D86F77" w:rsidRDefault="005A0816" w:rsidP="006F7DC6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@1.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Адвексия 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Инти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оли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самти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уфу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$B) Инти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оли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газ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Инти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оли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барф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Инти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оли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борон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Tojik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Инти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оли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шамол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@2.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eastAsia="ru-RU"/>
        </w:rPr>
        <w:t>Раванди адиабат</w:t>
      </w:r>
      <w:r w:rsidRPr="00D86F77">
        <w:rPr>
          <w:rFonts w:ascii="Times New Roman" w:hAnsi="Times New Roman"/>
          <w:bCs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- ин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$A) Равандест, ки бидуни мубодилаи гарм</w:t>
      </w:r>
      <w:r w:rsidRPr="00D86F77">
        <w:rPr>
          <w:rFonts w:ascii="Times New Roman" w:hAnsi="Times New Roman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байни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системаи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баррасишаванда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му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ити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атроф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рух меди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ад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$B) Равандест, ки бидуни мубодилаи хунук</w:t>
      </w:r>
      <w:r w:rsidRPr="00D86F77">
        <w:rPr>
          <w:rFonts w:ascii="Times New Roman" w:hAnsi="Times New Roman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байни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системаи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баррасишава</w:t>
      </w:r>
      <w:r w:rsidRPr="00D86F77">
        <w:rPr>
          <w:rFonts w:ascii="Times New Roman Tj" w:hAnsi="Times New Roman Tj"/>
          <w:sz w:val="28"/>
          <w:szCs w:val="28"/>
          <w:lang w:eastAsia="ru-RU"/>
        </w:rPr>
        <w:t>нда ва му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ити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атроф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рух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меди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ад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Равандест, ки бидуни мубодилаи фишор байни системаи баррасишаванда ва сайёра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рух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меди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ад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Равандест, ки бо мубодилаи гарм</w:t>
      </w:r>
      <w:r w:rsidRPr="00D86F77">
        <w:rPr>
          <w:rFonts w:ascii="Times New Roman" w:hAnsi="Times New Roman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хунук</w:t>
      </w:r>
      <w:r w:rsidRPr="00D86F77">
        <w:rPr>
          <w:rFonts w:ascii="Times New Roman" w:hAnsi="Times New Roman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байни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системаи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баррас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ишаванда ва Офтоб рух меди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ад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Равандест, ки бидуни мубодилаи гарм</w:t>
      </w:r>
      <w:r w:rsidRPr="00D86F77">
        <w:rPr>
          <w:rFonts w:ascii="Times New Roman" w:hAnsi="Times New Roman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байни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системаи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баррасишаванда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кай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рух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меди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ад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@3.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eastAsia="ru-RU"/>
        </w:rPr>
        <w:t>Албедо-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$A) Таносуби шиддатнокии радиатсияи Офтоб, ки сат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онро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инъикос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м</w:t>
      </w:r>
      <w:r w:rsidRPr="00D86F77">
        <w:rPr>
          <w:rFonts w:ascii="Times New Roman Tj" w:hAnsi="Times New Roman Tj"/>
          <w:sz w:val="28"/>
          <w:szCs w:val="28"/>
          <w:lang w:eastAsia="ru-RU"/>
        </w:rPr>
        <w:t>екунад;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$B) Таносуби шиддатнокии радиатсияи Мо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тоб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сат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онро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инъикос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м</w:t>
      </w:r>
      <w:r w:rsidRPr="00D86F77">
        <w:rPr>
          <w:rFonts w:ascii="Times New Roman Tj" w:hAnsi="Times New Roman Tj"/>
          <w:sz w:val="28"/>
          <w:szCs w:val="28"/>
          <w:lang w:eastAsia="ru-RU"/>
        </w:rPr>
        <w:t>екунад;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Таносуби шиддатнокии радиатсияи Миррих, ки сат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онро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инъикос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м</w:t>
      </w:r>
      <w:r w:rsidRPr="00D86F77">
        <w:rPr>
          <w:rFonts w:ascii="Times New Roman Tj" w:hAnsi="Times New Roman Tj"/>
          <w:sz w:val="28"/>
          <w:szCs w:val="28"/>
          <w:lang w:eastAsia="ru-RU"/>
        </w:rPr>
        <w:t>екунад;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Таносуби шиддатнокии радиатсияи Зу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ал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сат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онро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инъикос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мек</w:t>
      </w:r>
      <w:r w:rsidRPr="00D86F77">
        <w:rPr>
          <w:rFonts w:ascii="Times New Roman Tj" w:hAnsi="Times New Roman Tj"/>
          <w:sz w:val="28"/>
          <w:szCs w:val="28"/>
          <w:lang w:eastAsia="ru-RU"/>
        </w:rPr>
        <w:t>унад;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Таносуби шиддатнокии радиатсияи Замин, ки сат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онро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инъикос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мек</w:t>
      </w:r>
      <w:r w:rsidRPr="00D86F77">
        <w:rPr>
          <w:rFonts w:ascii="Times New Roman Tj" w:hAnsi="Times New Roman Tj"/>
          <w:sz w:val="28"/>
          <w:szCs w:val="28"/>
          <w:lang w:eastAsia="ru-RU"/>
        </w:rPr>
        <w:t>унад;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@4.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eastAsia="ru-RU"/>
        </w:rPr>
        <w:t>Антисиклон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- ин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$A) Майдони фишори баланди атмосфера бо системаи мушаххаси бод</w:t>
      </w:r>
      <w:r w:rsidRPr="00D86F77">
        <w:rPr>
          <w:rFonts w:ascii="Times New Roman" w:hAnsi="Times New Roman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$B) Хати фишори баланди атмосфера бо системаи мушаххаси бод</w:t>
      </w:r>
      <w:r w:rsidRPr="00D86F77">
        <w:rPr>
          <w:rFonts w:ascii="Times New Roman" w:hAnsi="Times New Roman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Ну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таи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фишори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баланди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системаи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мушаххаси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бод</w:t>
      </w:r>
      <w:r w:rsidRPr="00D86F77">
        <w:rPr>
          <w:rFonts w:ascii="Times New Roman" w:hAnsi="Times New Roman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Майдони фишори пасти атмосфера бо системаи мушаххаси бод</w:t>
      </w:r>
      <w:r w:rsidRPr="00D86F77">
        <w:rPr>
          <w:rFonts w:ascii="Times New Roman" w:hAnsi="Times New Roman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Майдони фишори баланди атмосфера бо системаи муайян нашуда;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@5.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- ин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$A) Ни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они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газдори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Замин;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$B) Ни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они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газдори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Офтоб;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Ни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они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газдори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Мо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Ни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они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газдори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Миррих;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Ни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они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газдори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Зу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/>
          <w:sz w:val="28"/>
          <w:szCs w:val="28"/>
          <w:lang w:eastAsia="ru-RU"/>
        </w:rPr>
        <w:t>ал;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@6.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eastAsia="ru-RU"/>
        </w:rPr>
        <w:t>Фишори атмосфера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- ин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$A)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увваест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>, ки атмосфера ба воситаи во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иди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масо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таъсир мер</w:t>
      </w:r>
      <w:r w:rsidRPr="00D86F77">
        <w:rPr>
          <w:rFonts w:ascii="Times New Roman Tj" w:hAnsi="Times New Roman Tj"/>
          <w:sz w:val="28"/>
          <w:szCs w:val="28"/>
          <w:lang w:eastAsia="ru-RU"/>
        </w:rPr>
        <w:t>асонад;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увваест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>, ки атмосфера ба воситаи во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иди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масо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фа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таъсир мер</w:t>
      </w:r>
      <w:r w:rsidRPr="00D86F77">
        <w:rPr>
          <w:rFonts w:ascii="Times New Roman Tj" w:hAnsi="Times New Roman Tj"/>
          <w:sz w:val="28"/>
          <w:szCs w:val="28"/>
          <w:lang w:eastAsia="ru-RU"/>
        </w:rPr>
        <w:t>асонад;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увваест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>, ки атмосфера ба воситаи во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иди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вазн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таъсир мер</w:t>
      </w:r>
      <w:r w:rsidRPr="00D86F77">
        <w:rPr>
          <w:rFonts w:ascii="Times New Roman Tj" w:hAnsi="Times New Roman Tj"/>
          <w:sz w:val="28"/>
          <w:szCs w:val="28"/>
          <w:lang w:eastAsia="ru-RU"/>
        </w:rPr>
        <w:t>асонад;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увваест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>, ки гидросфера ба воситаи во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иди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масо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таъсир мер</w:t>
      </w:r>
      <w:r w:rsidRPr="00D86F77">
        <w:rPr>
          <w:rFonts w:ascii="Times New Roman Tj" w:hAnsi="Times New Roman Tj"/>
          <w:sz w:val="28"/>
          <w:szCs w:val="28"/>
          <w:lang w:eastAsia="ru-RU"/>
        </w:rPr>
        <w:t>асонад;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увваест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>, ки атмосфера ба воситаи во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иди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зичи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таъсир мер</w:t>
      </w:r>
      <w:r w:rsidRPr="00D86F77">
        <w:rPr>
          <w:rFonts w:ascii="Times New Roman Tj" w:hAnsi="Times New Roman Tj"/>
          <w:sz w:val="28"/>
          <w:szCs w:val="28"/>
          <w:lang w:eastAsia="ru-RU"/>
        </w:rPr>
        <w:t>асонад;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@7.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eastAsia="ru-RU"/>
        </w:rPr>
        <w:t xml:space="preserve">Фронти атмосфера </w:t>
      </w:r>
      <w:r w:rsidRPr="00D86F77">
        <w:rPr>
          <w:rFonts w:ascii="Times New Roman Tj" w:hAnsi="Times New Roman Tj"/>
          <w:sz w:val="28"/>
          <w:szCs w:val="28"/>
          <w:lang w:eastAsia="ru-RU"/>
        </w:rPr>
        <w:t>- ин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$A) Ин сат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моил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байни ду массаи гуногуни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$B) Ин сат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моил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байни ду массаи гуногуни фишор;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Ин сат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моил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байни чор массаи гуногуни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Ин сат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моил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байни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ашт массаи гуногуни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Ин сат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моил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байни шаш массаи гуногуни фишо;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@8.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eastAsia="ru-RU"/>
        </w:rPr>
        <w:t>Аэрономия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- ин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$A) Илм дар бораи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абат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болоии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атмосфера;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$B) Илм дар бораи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абат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поёнии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Илм дар бораи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абат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болоии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литосфера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Илм дар бораи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абат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болоии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гидроосфера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Илм дар бораи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абат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болоии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литосфера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@9.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eastAsia="ru-RU"/>
        </w:rPr>
        <w:t xml:space="preserve">Барометр </w:t>
      </w:r>
      <w:r w:rsidRPr="00D86F77">
        <w:rPr>
          <w:rFonts w:ascii="Times New Roman Tj" w:hAnsi="Times New Roman Tj"/>
          <w:sz w:val="28"/>
          <w:szCs w:val="28"/>
          <w:lang w:eastAsia="ru-RU"/>
        </w:rPr>
        <w:t>- ин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$A) Дастго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барои ченкардани фишори атм</w:t>
      </w:r>
      <w:r w:rsidRPr="00D86F77">
        <w:rPr>
          <w:rFonts w:ascii="Times New Roman Tj" w:hAnsi="Times New Roman Tj"/>
          <w:sz w:val="28"/>
          <w:szCs w:val="28"/>
          <w:lang w:eastAsia="ru-RU"/>
        </w:rPr>
        <w:t>осфера;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$B) Дастго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 xml:space="preserve">барои ченкардани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арорати атм</w:t>
      </w:r>
      <w:r w:rsidRPr="00D86F77">
        <w:rPr>
          <w:rFonts w:ascii="Times New Roman Tj" w:hAnsi="Times New Roman Tj"/>
          <w:sz w:val="28"/>
          <w:szCs w:val="28"/>
          <w:lang w:eastAsia="ru-RU"/>
        </w:rPr>
        <w:t>осфера;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Дастго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барои ченкардани ковокии атм</w:t>
      </w:r>
      <w:r w:rsidRPr="00D86F77">
        <w:rPr>
          <w:rFonts w:ascii="Times New Roman Tj" w:hAnsi="Times New Roman Tj"/>
          <w:sz w:val="28"/>
          <w:szCs w:val="28"/>
          <w:lang w:eastAsia="ru-RU"/>
        </w:rPr>
        <w:t>осфера;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Дастго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барои ченкардани зичиии атм</w:t>
      </w:r>
      <w:r w:rsidRPr="00D86F77">
        <w:rPr>
          <w:rFonts w:ascii="Times New Roman Tj" w:hAnsi="Times New Roman Tj"/>
          <w:sz w:val="28"/>
          <w:szCs w:val="28"/>
          <w:lang w:eastAsia="ru-RU"/>
        </w:rPr>
        <w:t>осфера;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Дастго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барои ченкардани намии атм</w:t>
      </w:r>
      <w:r w:rsidRPr="00D86F77">
        <w:rPr>
          <w:rFonts w:ascii="Times New Roman Tj" w:hAnsi="Times New Roman Tj"/>
          <w:sz w:val="28"/>
          <w:szCs w:val="28"/>
          <w:lang w:eastAsia="ru-RU"/>
        </w:rPr>
        <w:t>осфера;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@10.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eastAsia="ru-RU"/>
        </w:rPr>
        <w:t xml:space="preserve">Градиенти амудии </w:t>
      </w:r>
      <w:r w:rsidRPr="00D86F77">
        <w:rPr>
          <w:rFonts w:ascii="Times New Roman" w:hAnsi="Times New Roman"/>
          <w:bCs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bCs/>
          <w:sz w:val="28"/>
          <w:szCs w:val="28"/>
          <w:lang w:eastAsia="ru-RU"/>
        </w:rPr>
        <w:t>арорат</w:t>
      </w:r>
      <w:r w:rsidRPr="00D86F77">
        <w:rPr>
          <w:rFonts w:ascii="Times New Roman Tj" w:hAnsi="Times New Roman Tj"/>
          <w:bCs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/>
          <w:sz w:val="28"/>
          <w:szCs w:val="28"/>
          <w:lang w:eastAsia="ru-RU"/>
        </w:rPr>
        <w:t>- ин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$A) Та</w:t>
      </w:r>
      <w:r w:rsidRPr="00D86F77">
        <w:rPr>
          <w:rFonts w:ascii="Times New Roman" w:hAnsi="Times New Roman"/>
          <w:sz w:val="28"/>
          <w:szCs w:val="28"/>
          <w:lang w:eastAsia="ru-RU"/>
        </w:rPr>
        <w:t>ғ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ир</w:t>
      </w:r>
      <w:r w:rsidRPr="00D86F77">
        <w:rPr>
          <w:rFonts w:ascii="Times New Roman Tj" w:hAnsi="Times New Roman Tj"/>
          <w:sz w:val="28"/>
          <w:szCs w:val="28"/>
          <w:lang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бии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/>
          <w:sz w:val="28"/>
          <w:szCs w:val="28"/>
          <w:lang w:eastAsia="ru-RU"/>
        </w:rPr>
        <w:t>аво дар во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иди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аксар ва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</w:t>
      </w:r>
      <w:r w:rsidRPr="00D86F77">
        <w:rPr>
          <w:rFonts w:ascii="Times New Roman Tj" w:hAnsi="Times New Roman Tj"/>
          <w:sz w:val="28"/>
          <w:szCs w:val="28"/>
          <w:lang w:eastAsia="ru-RU"/>
        </w:rPr>
        <w:t>р100 километр;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$B) Та</w:t>
      </w:r>
      <w:r w:rsidRPr="00D86F77">
        <w:rPr>
          <w:rFonts w:ascii="Times New Roman" w:hAnsi="Times New Roman"/>
          <w:sz w:val="28"/>
          <w:szCs w:val="28"/>
          <w:lang w:eastAsia="ru-RU"/>
        </w:rPr>
        <w:t>ғ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ир</w:t>
      </w:r>
      <w:r w:rsidRPr="00D86F77">
        <w:rPr>
          <w:rFonts w:ascii="Times New Roman Tj" w:hAnsi="Times New Roman Tj"/>
          <w:sz w:val="28"/>
          <w:szCs w:val="28"/>
          <w:lang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бии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 xml:space="preserve">арорати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оби у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/>
          <w:sz w:val="28"/>
          <w:szCs w:val="28"/>
          <w:lang w:eastAsia="ru-RU"/>
        </w:rPr>
        <w:t>ёнус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/>
          <w:sz w:val="28"/>
          <w:szCs w:val="28"/>
          <w:lang w:eastAsia="ru-RU"/>
        </w:rPr>
        <w:t>о дар во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иди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аксар ва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</w:t>
      </w:r>
      <w:r w:rsidRPr="00D86F77">
        <w:rPr>
          <w:rFonts w:ascii="Times New Roman Tj" w:hAnsi="Times New Roman Tj"/>
          <w:sz w:val="28"/>
          <w:szCs w:val="28"/>
          <w:lang w:eastAsia="ru-RU"/>
        </w:rPr>
        <w:t>р100 километр;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Та</w:t>
      </w:r>
      <w:r w:rsidRPr="00D86F77">
        <w:rPr>
          <w:rFonts w:ascii="Times New Roman" w:hAnsi="Times New Roman"/>
          <w:sz w:val="28"/>
          <w:szCs w:val="28"/>
          <w:lang w:eastAsia="ru-RU"/>
        </w:rPr>
        <w:t>ғ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ир</w:t>
      </w:r>
      <w:r w:rsidRPr="00D86F77">
        <w:rPr>
          <w:rFonts w:ascii="Times New Roman Tj" w:hAnsi="Times New Roman Tj"/>
          <w:sz w:val="28"/>
          <w:szCs w:val="28"/>
          <w:lang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бии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оби дарё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дар во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иди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аксар ва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</w:t>
      </w:r>
      <w:r w:rsidRPr="00D86F77">
        <w:rPr>
          <w:rFonts w:ascii="Times New Roman Tj" w:hAnsi="Times New Roman Tj"/>
          <w:sz w:val="28"/>
          <w:szCs w:val="28"/>
          <w:lang w:eastAsia="ru-RU"/>
        </w:rPr>
        <w:t>р100 километр;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аво дар во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иди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аксар ва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р100 метр;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аво дар во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иди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аксар ва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р100 сантиметр;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@11.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eastAsia="ru-RU"/>
        </w:rPr>
        <w:t>Минта</w:t>
      </w:r>
      <w:r w:rsidRPr="00D86F77">
        <w:rPr>
          <w:rFonts w:ascii="Times New Roman" w:hAnsi="Times New Roman"/>
          <w:bCs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bCs/>
          <w:sz w:val="28"/>
          <w:szCs w:val="28"/>
          <w:lang w:eastAsia="ru-RU"/>
        </w:rPr>
        <w:t>аи</w:t>
      </w:r>
      <w:r w:rsidRPr="00D86F77">
        <w:rPr>
          <w:rFonts w:ascii="Times New Roman Tj" w:hAnsi="Times New Roman Tj"/>
          <w:bCs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bCs/>
          <w:sz w:val="28"/>
          <w:szCs w:val="28"/>
          <w:lang w:eastAsia="ru-RU"/>
        </w:rPr>
        <w:t>конвергенсияи</w:t>
      </w:r>
      <w:r w:rsidRPr="00D86F77">
        <w:rPr>
          <w:rFonts w:ascii="Times New Roman Tj" w:hAnsi="Times New Roman Tj"/>
          <w:bCs/>
          <w:sz w:val="28"/>
          <w:szCs w:val="28"/>
          <w:lang w:eastAsia="ru-RU"/>
        </w:rPr>
        <w:t xml:space="preserve"> тропик</w:t>
      </w:r>
      <w:r w:rsidRPr="00D86F77">
        <w:rPr>
          <w:rFonts w:ascii="Times New Roman" w:hAnsi="Times New Roman"/>
          <w:bCs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bCs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/>
          <w:sz w:val="28"/>
          <w:szCs w:val="28"/>
          <w:lang w:eastAsia="ru-RU"/>
        </w:rPr>
        <w:t>- ин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$A) Камарбанди конвергентии арзиши моилии минта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экватор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$B) Камарбанди конвергентии арзиши моилии минта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Арктика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Камарбанди конвергентии арзиши моилии минта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Антарктида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Камарбанди конвергентии арзиши моилии минта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назди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экватор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Камарбанди конвергентии арзиши моилии минта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назди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Арктика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@12.</w:t>
      </w:r>
    </w:p>
    <w:p w:rsidR="005A0816" w:rsidRPr="00D86F77" w:rsidRDefault="005A0816" w:rsidP="003E2E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Массаи </w:t>
      </w:r>
      <w:r w:rsidRPr="00D86F77">
        <w:rPr>
          <w:rFonts w:ascii="Times New Roman" w:hAnsi="Times New Roman"/>
          <w:bCs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bCs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- ин?</w:t>
      </w:r>
    </w:p>
    <w:p w:rsidR="005A0816" w:rsidRPr="00D86F77" w:rsidRDefault="005A0816" w:rsidP="003E2E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Майдони калони атмосфера мебошад, ки дорои хосият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нисб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атан якхелаи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72730D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$B) Хати калони атмосфера мебошад, ки дорои хосият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нисб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атан якхелаи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авост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72730D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Ну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/>
          <w:sz w:val="28"/>
          <w:szCs w:val="28"/>
          <w:lang w:eastAsia="ru-RU"/>
        </w:rPr>
        <w:t>таи калони атмосфера мебошад, ки дорои хосият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нисб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атан якхелаи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авост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72730D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Давраи калони атмосфера мебошад, ки дорои хосият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нисб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атан якхелаи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авост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72730D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Сат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и калони атмосфера мебошад, ки дорои хосият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нисб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атан якхелаи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авост;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@13.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>Шамоли геостроф</w:t>
      </w:r>
      <w:r w:rsidRPr="00D86F77">
        <w:rPr>
          <w:rFonts w:ascii="Times New Roman" w:hAnsi="Times New Roman"/>
          <w:bCs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аракати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р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изобара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росткун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аракати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р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изобара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секун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аракати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р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изобара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ростхата;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аракати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р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изобара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давра;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аракати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р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изобара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шашкун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@14.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Гетеросфера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болои </w:t>
      </w:r>
      <w:smartTag w:uri="urn:schemas-microsoft-com:office:smarttags" w:element="metricconverter">
        <w:smartTagPr>
          <w:attr w:name="ProductID" w:val="100 км"/>
        </w:smartTagPr>
        <w:r w:rsidRPr="00D86F77">
          <w:rPr>
            <w:rFonts w:ascii="Times New Roman Tj" w:hAnsi="Times New Roman Tj"/>
            <w:sz w:val="28"/>
            <w:szCs w:val="28"/>
            <w:lang w:val="tg-Cyrl-TJ" w:eastAsia="ru-RU"/>
          </w:rPr>
          <w:t xml:space="preserve">100 </w:t>
        </w:r>
        <w:r w:rsidRPr="00D86F77">
          <w:rPr>
            <w:rFonts w:ascii="Times New Roman Tj" w:hAnsi="Times New Roman Tj" w:cs="Times New Tojik"/>
            <w:sz w:val="28"/>
            <w:szCs w:val="28"/>
            <w:lang w:val="tg-Cyrl-TJ" w:eastAsia="ru-RU"/>
          </w:rPr>
          <w:t>км</w:t>
        </w:r>
      </w:smartTag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таркиби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исоби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аба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абандии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газ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массаи нисбии молекулав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ии он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й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болои </w:t>
      </w:r>
      <w:smartTag w:uri="urn:schemas-microsoft-com:office:smarttags" w:element="metricconverter">
        <w:smartTagPr>
          <w:attr w:name="ProductID" w:val="10000 км"/>
        </w:smartTagPr>
        <w:r w:rsidRPr="00D86F77">
          <w:rPr>
            <w:rFonts w:ascii="Times New Roman Tj" w:hAnsi="Times New Roman Tj"/>
            <w:sz w:val="28"/>
            <w:szCs w:val="28"/>
            <w:lang w:val="tg-Cyrl-TJ" w:eastAsia="ru-RU"/>
          </w:rPr>
          <w:t xml:space="preserve">10000 </w:t>
        </w:r>
        <w:r w:rsidRPr="00D86F77">
          <w:rPr>
            <w:rFonts w:ascii="Times New Roman Tj" w:hAnsi="Times New Roman Tj" w:cs="Times New Tojik"/>
            <w:sz w:val="28"/>
            <w:szCs w:val="28"/>
            <w:lang w:val="tg-Cyrl-TJ" w:eastAsia="ru-RU"/>
          </w:rPr>
          <w:t>км</w:t>
        </w:r>
      </w:smartTag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таркиби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исоби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аба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абандии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газ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массаи нисбии молекулав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ии он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й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болои </w:t>
      </w:r>
      <w:smartTag w:uri="urn:schemas-microsoft-com:office:smarttags" w:element="metricconverter">
        <w:smartTagPr>
          <w:attr w:name="ProductID" w:val="20000 км"/>
        </w:smartTagPr>
        <w:r w:rsidRPr="00D86F77">
          <w:rPr>
            <w:rFonts w:ascii="Times New Roman Tj" w:hAnsi="Times New Roman Tj"/>
            <w:sz w:val="28"/>
            <w:szCs w:val="28"/>
            <w:lang w:val="tg-Cyrl-TJ" w:eastAsia="ru-RU"/>
          </w:rPr>
          <w:t xml:space="preserve">20000 </w:t>
        </w:r>
        <w:r w:rsidRPr="00D86F77">
          <w:rPr>
            <w:rFonts w:ascii="Times New Roman Tj" w:hAnsi="Times New Roman Tj" w:cs="Times New Tojik"/>
            <w:sz w:val="28"/>
            <w:szCs w:val="28"/>
            <w:lang w:val="tg-Cyrl-TJ" w:eastAsia="ru-RU"/>
          </w:rPr>
          <w:t>км</w:t>
        </w:r>
      </w:smartTag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таркиби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исоби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аба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абандии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газ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массаи нисбии молекулав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ии он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й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болои </w:t>
      </w:r>
      <w:smartTag w:uri="urn:schemas-microsoft-com:office:smarttags" w:element="metricconverter">
        <w:smartTagPr>
          <w:attr w:name="ProductID" w:val="30000 км"/>
        </w:smartTagPr>
        <w:r w:rsidRPr="00D86F77">
          <w:rPr>
            <w:rFonts w:ascii="Times New Roman Tj" w:hAnsi="Times New Roman Tj"/>
            <w:sz w:val="28"/>
            <w:szCs w:val="28"/>
            <w:lang w:val="tg-Cyrl-TJ" w:eastAsia="ru-RU"/>
          </w:rPr>
          <w:t xml:space="preserve">30000 </w:t>
        </w:r>
        <w:r w:rsidRPr="00D86F77">
          <w:rPr>
            <w:rFonts w:ascii="Times New Roman Tj" w:hAnsi="Times New Roman Tj" w:cs="Times New Tojik"/>
            <w:sz w:val="28"/>
            <w:szCs w:val="28"/>
            <w:lang w:val="tg-Cyrl-TJ" w:eastAsia="ru-RU"/>
          </w:rPr>
          <w:t>км</w:t>
        </w:r>
      </w:smartTag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таркиби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исоби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аба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абандии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газ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массаи нисбии молекулав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ии он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й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болои </w:t>
      </w:r>
      <w:smartTag w:uri="urn:schemas-microsoft-com:office:smarttags" w:element="metricconverter">
        <w:smartTagPr>
          <w:attr w:name="ProductID" w:val="40000 км"/>
        </w:smartTagPr>
        <w:r w:rsidRPr="00D86F77">
          <w:rPr>
            <w:rFonts w:ascii="Times New Roman Tj" w:hAnsi="Times New Roman Tj" w:cs="Times New Tojik"/>
            <w:sz w:val="28"/>
            <w:szCs w:val="28"/>
            <w:lang w:val="tg-Cyrl-TJ" w:eastAsia="ru-RU"/>
          </w:rPr>
          <w:t>4</w:t>
        </w:r>
        <w:r w:rsidRPr="00D86F77">
          <w:rPr>
            <w:rFonts w:ascii="Times New Roman Tj" w:hAnsi="Times New Roman Tj"/>
            <w:sz w:val="28"/>
            <w:szCs w:val="28"/>
            <w:lang w:val="tg-Cyrl-TJ" w:eastAsia="ru-RU"/>
          </w:rPr>
          <w:t xml:space="preserve">0000 </w:t>
        </w:r>
        <w:r w:rsidRPr="00D86F77">
          <w:rPr>
            <w:rFonts w:ascii="Times New Roman Tj" w:hAnsi="Times New Roman Tj" w:cs="Times New Tojik"/>
            <w:sz w:val="28"/>
            <w:szCs w:val="28"/>
            <w:lang w:val="tg-Cyrl-TJ" w:eastAsia="ru-RU"/>
          </w:rPr>
          <w:t>км</w:t>
        </w:r>
      </w:smartTag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таркиби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исоби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аба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абандии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газ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массаи нисбии молекулав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ии он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й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@15.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eastAsia="ru-RU"/>
        </w:rPr>
        <w:t>Моддаи гигроскоп</w:t>
      </w:r>
      <w:r w:rsidRPr="00D86F77">
        <w:rPr>
          <w:rFonts w:ascii="Times New Roman" w:hAnsi="Times New Roman"/>
          <w:bCs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bCs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Моддаест, ки бухори обро ба худ мегирад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Моддаест, ки бухори газро ба худ мегирад;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Моддаест, ки бухори барфро ба худ мегирад;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Моддаест, ки бухори обро ба барф мубаддал мегардонад;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Wingdings 2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Моддаест, ки бухори обро ба боррон мубаддал мегардонад;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@16.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>Гомосфера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–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поё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и атмосфера то </w:t>
      </w:r>
      <w:smartTag w:uri="urn:schemas-microsoft-com:office:smarttags" w:element="metricconverter">
        <w:smartTagPr>
          <w:attr w:name="ProductID" w:val="100 км"/>
        </w:smartTagPr>
        <w:r w:rsidRPr="00D86F77">
          <w:rPr>
            <w:rFonts w:ascii="Times New Roman Tj" w:hAnsi="Times New Roman Tj"/>
            <w:sz w:val="28"/>
            <w:szCs w:val="28"/>
            <w:lang w:val="tg-Cyrl-TJ" w:eastAsia="ru-RU"/>
          </w:rPr>
          <w:t>100 км</w:t>
        </w:r>
      </w:smartTag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мебошад, ки дар он таркиби гази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дшав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сабаби омезиши пайваста бо 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й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наме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поё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и атмосфера то </w:t>
      </w:r>
      <w:smartTag w:uri="urn:schemas-microsoft-com:office:smarttags" w:element="metricconverter">
        <w:smartTagPr>
          <w:attr w:name="ProductID" w:val="5000 км"/>
        </w:smartTagPr>
        <w:r w:rsidRPr="00D86F77">
          <w:rPr>
            <w:rFonts w:ascii="Times New Roman Tj" w:hAnsi="Times New Roman Tj"/>
            <w:sz w:val="28"/>
            <w:szCs w:val="28"/>
            <w:lang w:val="tg-Cyrl-TJ" w:eastAsia="ru-RU"/>
          </w:rPr>
          <w:t>5000 км</w:t>
        </w:r>
      </w:smartTag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мебошад, ки дар он таркиби гази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дшав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сабаби омезиши пайваста бо 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й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наме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поё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и атмосфера то </w:t>
      </w:r>
      <w:smartTag w:uri="urn:schemas-microsoft-com:office:smarttags" w:element="metricconverter">
        <w:smartTagPr>
          <w:attr w:name="ProductID" w:val="10000 км"/>
        </w:smartTagPr>
        <w:r w:rsidRPr="00D86F77">
          <w:rPr>
            <w:rFonts w:ascii="Times New Roman Tj" w:hAnsi="Times New Roman Tj"/>
            <w:sz w:val="28"/>
            <w:szCs w:val="28"/>
            <w:lang w:val="tg-Cyrl-TJ" w:eastAsia="ru-RU"/>
          </w:rPr>
          <w:t>10000 км</w:t>
        </w:r>
      </w:smartTag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мебошад, ки дар он таркиби гази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дшав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сабаби омезиши пайваста бо 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й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наме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поё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и атмосфера то </w:t>
      </w:r>
      <w:smartTag w:uri="urn:schemas-microsoft-com:office:smarttags" w:element="metricconverter">
        <w:smartTagPr>
          <w:attr w:name="ProductID" w:val="50000 км"/>
        </w:smartTagPr>
        <w:r w:rsidRPr="00D86F77">
          <w:rPr>
            <w:rFonts w:ascii="Times New Roman Tj" w:hAnsi="Times New Roman Tj"/>
            <w:sz w:val="28"/>
            <w:szCs w:val="28"/>
            <w:lang w:val="tg-Cyrl-TJ" w:eastAsia="ru-RU"/>
          </w:rPr>
          <w:t>50000 км</w:t>
        </w:r>
      </w:smartTag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мебошад, ки дар он таркиби гази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дшав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сабаби омезиши пайваста бо 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й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наме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поё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и атмосфера то </w:t>
      </w:r>
      <w:smartTag w:uri="urn:schemas-microsoft-com:office:smarttags" w:element="metricconverter">
        <w:smartTagPr>
          <w:attr w:name="ProductID" w:val="100000 км"/>
        </w:smartTagPr>
        <w:r w:rsidRPr="00D86F77">
          <w:rPr>
            <w:rFonts w:ascii="Times New Roman Tj" w:hAnsi="Times New Roman Tj"/>
            <w:sz w:val="28"/>
            <w:szCs w:val="28"/>
            <w:lang w:val="tg-Cyrl-TJ" w:eastAsia="ru-RU"/>
          </w:rPr>
          <w:t>100000 км</w:t>
        </w:r>
      </w:smartTag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мебошад, ки дар он таркиби гази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дшав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сабаби омезиши пайваста бо 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й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наме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@17.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>Фишор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увваест</w:t>
      </w: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ки ба во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иди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майдон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самти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перпендикуляр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таъсир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мекунад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увваест</w:t>
      </w: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ки ба во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иди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давра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самти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перпендикуляр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таъсир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мекунад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увваест</w:t>
      </w: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ки ба во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иди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хати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рост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самти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перпендикуляр ба он таъсир мекунад;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увваест</w:t>
      </w: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ки ба во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иди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хати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кач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самти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перпендикуляр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таъсир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мекунад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увваест</w:t>
      </w: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ки ба во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иди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масофа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самти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перпендикуляр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таъсир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мекунад;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@18.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>Инверсия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Афзоиши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Пастшавии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Афзоиши фишори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Пастшавии фишори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Хунукшавии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@19.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>Инверсия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Афзоиши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Пастшавии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Афзоиши фишори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Пастшавии фишори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Wingdings 2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Хунукшавии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@20.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eastAsia="ru-RU"/>
        </w:rPr>
        <w:t>Инсолятсия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Ба сат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Замин расидани радиа</w:t>
      </w:r>
      <w:r w:rsidRPr="00D86F77">
        <w:rPr>
          <w:rFonts w:ascii="Times New Roman Tj" w:hAnsi="Times New Roman Tj"/>
          <w:sz w:val="28"/>
          <w:szCs w:val="28"/>
          <w:lang w:eastAsia="ru-RU"/>
        </w:rPr>
        <w:t>тсияи офтоб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Ба сат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 xml:space="preserve"> расидани радиа</w:t>
      </w:r>
      <w:r w:rsidRPr="00D86F77">
        <w:rPr>
          <w:rFonts w:ascii="Times New Roman Tj" w:hAnsi="Times New Roman Tj"/>
          <w:sz w:val="28"/>
          <w:szCs w:val="28"/>
          <w:lang w:eastAsia="ru-RU"/>
        </w:rPr>
        <w:t>тсияи офтоб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Ба сат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замин расидани радиа</w:t>
      </w:r>
      <w:r w:rsidRPr="00D86F77">
        <w:rPr>
          <w:rFonts w:ascii="Times New Roman Tj" w:hAnsi="Times New Roman Tj"/>
          <w:sz w:val="28"/>
          <w:szCs w:val="28"/>
          <w:lang w:eastAsia="ru-RU"/>
        </w:rPr>
        <w:t>тсияи мо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/>
          <w:sz w:val="28"/>
          <w:szCs w:val="28"/>
          <w:lang w:eastAsia="ru-RU"/>
        </w:rPr>
        <w:t>тоб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Ба сат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 xml:space="preserve"> расидани радиа</w:t>
      </w:r>
      <w:r w:rsidRPr="00D86F77">
        <w:rPr>
          <w:rFonts w:ascii="Times New Roman Tj" w:hAnsi="Times New Roman Tj"/>
          <w:sz w:val="28"/>
          <w:szCs w:val="28"/>
          <w:lang w:eastAsia="ru-RU"/>
        </w:rPr>
        <w:t>тсияи Замин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Ба сат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Замин расидани радиа</w:t>
      </w:r>
      <w:r w:rsidRPr="00D86F77">
        <w:rPr>
          <w:rFonts w:ascii="Times New Roman Tj" w:hAnsi="Times New Roman Tj"/>
          <w:sz w:val="28"/>
          <w:szCs w:val="28"/>
          <w:lang w:eastAsia="ru-RU"/>
        </w:rPr>
        <w:t>тсияи Замин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@21.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>Ионосфера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Як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болои </w:t>
      </w:r>
      <w:smartTag w:uri="urn:schemas-microsoft-com:office:smarttags" w:element="metricconverter">
        <w:smartTagPr>
          <w:attr w:name="ProductID" w:val="50 км"/>
        </w:smartTagPr>
        <w:r w:rsidRPr="00D86F77">
          <w:rPr>
            <w:rFonts w:ascii="Times New Roman Tj" w:hAnsi="Times New Roman Tj"/>
            <w:sz w:val="28"/>
            <w:szCs w:val="28"/>
            <w:lang w:val="tg-Cyrl-TJ" w:eastAsia="ru-RU"/>
          </w:rPr>
          <w:t>50 км</w:t>
        </w:r>
      </w:smartTag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ойгир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Як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болои </w:t>
      </w:r>
      <w:smartTag w:uri="urn:schemas-microsoft-com:office:smarttags" w:element="metricconverter">
        <w:smartTagPr>
          <w:attr w:name="ProductID" w:val="150 км"/>
        </w:smartTagPr>
        <w:r w:rsidRPr="00D86F77">
          <w:rPr>
            <w:rFonts w:ascii="Times New Roman Tj" w:hAnsi="Times New Roman Tj"/>
            <w:sz w:val="28"/>
            <w:szCs w:val="28"/>
            <w:lang w:val="tg-Cyrl-TJ" w:eastAsia="ru-RU"/>
          </w:rPr>
          <w:t>150 км</w:t>
        </w:r>
      </w:smartTag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ойгир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Як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атмосфераест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болои </w:t>
      </w:r>
      <w:smartTag w:uri="urn:schemas-microsoft-com:office:smarttags" w:element="metricconverter">
        <w:smartTagPr>
          <w:attr w:name="ProductID" w:val="250 км"/>
        </w:smartTagPr>
        <w:r w:rsidRPr="00D86F77">
          <w:rPr>
            <w:rFonts w:ascii="Times New Roman Tj" w:hAnsi="Times New Roman Tj"/>
            <w:sz w:val="28"/>
            <w:szCs w:val="28"/>
            <w:lang w:eastAsia="ru-RU"/>
          </w:rPr>
          <w:t>250 км</w:t>
        </w:r>
      </w:smartTag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ойгир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Як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атмосфераест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болои </w:t>
      </w:r>
      <w:smartTag w:uri="urn:schemas-microsoft-com:office:smarttags" w:element="metricconverter">
        <w:smartTagPr>
          <w:attr w:name="ProductID" w:val="40 км"/>
        </w:smartTagPr>
        <w:r w:rsidRPr="00D86F77">
          <w:rPr>
            <w:rFonts w:ascii="Times New Roman Tj" w:hAnsi="Times New Roman Tj"/>
            <w:sz w:val="28"/>
            <w:szCs w:val="28"/>
            <w:lang w:eastAsia="ru-RU"/>
          </w:rPr>
          <w:t>40 км</w:t>
        </w:r>
      </w:smartTag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ойгир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Як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атмосфераест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болои </w:t>
      </w:r>
      <w:smartTag w:uri="urn:schemas-microsoft-com:office:smarttags" w:element="metricconverter">
        <w:smartTagPr>
          <w:attr w:name="ProductID" w:val="500 км"/>
        </w:smartTagPr>
        <w:r w:rsidRPr="00D86F77">
          <w:rPr>
            <w:rFonts w:ascii="Times New Roman Tj" w:hAnsi="Times New Roman Tj"/>
            <w:sz w:val="28"/>
            <w:szCs w:val="28"/>
            <w:lang w:eastAsia="ru-RU"/>
          </w:rPr>
          <w:t>500 км</w:t>
        </w:r>
      </w:smartTag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ойгир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@22.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eastAsia="ru-RU"/>
        </w:rPr>
        <w:t>Метеорологи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Илм дар бораи атмосфераи замин ва раванд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амал</w:t>
      </w:r>
      <w:r w:rsidRPr="00D86F77">
        <w:rPr>
          <w:rFonts w:ascii="Times New Roman Tj" w:hAnsi="Times New Roman Tj"/>
          <w:sz w:val="28"/>
          <w:szCs w:val="28"/>
          <w:lang w:eastAsia="ru-RU"/>
        </w:rPr>
        <w:t>омада;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Илм дар бораи гидросфера замин ва раванд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амал</w:t>
      </w:r>
      <w:r w:rsidRPr="00D86F77">
        <w:rPr>
          <w:rFonts w:ascii="Times New Roman Tj" w:hAnsi="Times New Roman Tj"/>
          <w:sz w:val="28"/>
          <w:szCs w:val="28"/>
          <w:lang w:eastAsia="ru-RU"/>
        </w:rPr>
        <w:t>омада;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Илм дар бораи литосфера замин ва раванд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амал</w:t>
      </w:r>
      <w:r w:rsidRPr="00D86F77">
        <w:rPr>
          <w:rFonts w:ascii="Times New Roman Tj" w:hAnsi="Times New Roman Tj"/>
          <w:sz w:val="28"/>
          <w:szCs w:val="28"/>
          <w:lang w:eastAsia="ru-RU"/>
        </w:rPr>
        <w:t>омада;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Илм дар бораи космосфера замин ва раванд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амал</w:t>
      </w:r>
      <w:r w:rsidRPr="00D86F77">
        <w:rPr>
          <w:rFonts w:ascii="Times New Roman Tj" w:hAnsi="Times New Roman Tj"/>
          <w:sz w:val="28"/>
          <w:szCs w:val="28"/>
          <w:lang w:eastAsia="ru-RU"/>
        </w:rPr>
        <w:t>омада;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Илм дар бораи биосфера замин ва раванд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амал</w:t>
      </w:r>
      <w:r w:rsidRPr="00D86F77">
        <w:rPr>
          <w:rFonts w:ascii="Times New Roman Tj" w:hAnsi="Times New Roman Tj"/>
          <w:sz w:val="28"/>
          <w:szCs w:val="28"/>
          <w:lang w:eastAsia="ru-RU"/>
        </w:rPr>
        <w:t>омада;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@23.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eastAsia="ru-RU"/>
        </w:rPr>
        <w:t>Метеорологи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Илм дар бораи атмосфераи замин ва раванд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амал</w:t>
      </w:r>
      <w:r w:rsidRPr="00D86F77">
        <w:rPr>
          <w:rFonts w:ascii="Times New Roman Tj" w:hAnsi="Times New Roman Tj"/>
          <w:sz w:val="28"/>
          <w:szCs w:val="28"/>
          <w:lang w:eastAsia="ru-RU"/>
        </w:rPr>
        <w:t>омада;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Илм дар бораи гидросфера замин ва раванд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амал</w:t>
      </w:r>
      <w:r w:rsidRPr="00D86F77">
        <w:rPr>
          <w:rFonts w:ascii="Times New Roman Tj" w:hAnsi="Times New Roman Tj"/>
          <w:sz w:val="28"/>
          <w:szCs w:val="28"/>
          <w:lang w:eastAsia="ru-RU"/>
        </w:rPr>
        <w:t>омада;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Илм дар бораи литосфера замин ва раванд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амал</w:t>
      </w:r>
      <w:r w:rsidRPr="00D86F77">
        <w:rPr>
          <w:rFonts w:ascii="Times New Roman Tj" w:hAnsi="Times New Roman Tj"/>
          <w:sz w:val="28"/>
          <w:szCs w:val="28"/>
          <w:lang w:eastAsia="ru-RU"/>
        </w:rPr>
        <w:t>омада;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Илм дар бораи космосфера замин ва раванд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амал</w:t>
      </w:r>
      <w:r w:rsidRPr="00D86F77">
        <w:rPr>
          <w:rFonts w:ascii="Times New Roman Tj" w:hAnsi="Times New Roman Tj"/>
          <w:sz w:val="28"/>
          <w:szCs w:val="28"/>
          <w:lang w:eastAsia="ru-RU"/>
        </w:rPr>
        <w:t>омада;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Илм дар бораи биосфера замин ва раванд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амал</w:t>
      </w:r>
      <w:r w:rsidRPr="00D86F77">
        <w:rPr>
          <w:rFonts w:ascii="Times New Roman Tj" w:hAnsi="Times New Roman Tj"/>
          <w:sz w:val="28"/>
          <w:szCs w:val="28"/>
          <w:lang w:eastAsia="ru-RU"/>
        </w:rPr>
        <w:t>омада;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@24.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" w:hAnsi="Times New Roman"/>
          <w:bCs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bCs/>
          <w:sz w:val="28"/>
          <w:szCs w:val="28"/>
          <w:lang w:val="tg-Cyrl-TJ" w:eastAsia="ru-RU"/>
        </w:rPr>
        <w:t>авои</w:t>
      </w: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 ба</w:t>
      </w:r>
      <w:r w:rsidRPr="00D86F77">
        <w:rPr>
          <w:rFonts w:ascii="Times New Roman" w:hAnsi="Times New Roman"/>
          <w:bCs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bCs/>
          <w:sz w:val="28"/>
          <w:szCs w:val="28"/>
          <w:lang w:val="tg-Cyrl-TJ" w:eastAsia="ru-RU"/>
        </w:rPr>
        <w:t>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Масса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олои 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нус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уд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янд;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Масса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олои ба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р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уд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янд;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Масса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олои дарё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уд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янд;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Масса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олои кул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уд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янд;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Масса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олои обанбо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ро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уд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янд;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@25.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>И</w:t>
      </w:r>
      <w:r w:rsidRPr="00D86F77">
        <w:rPr>
          <w:rFonts w:ascii="Times New Roman" w:hAnsi="Times New Roman"/>
          <w:bCs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bCs/>
          <w:sz w:val="28"/>
          <w:szCs w:val="28"/>
          <w:lang w:val="tg-Cyrl-TJ" w:eastAsia="ru-RU"/>
        </w:rPr>
        <w:t>лими</w:t>
      </w: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bCs/>
          <w:sz w:val="28"/>
          <w:szCs w:val="28"/>
          <w:lang w:val="tg-Cyrl-TJ" w:eastAsia="ru-RU"/>
        </w:rPr>
        <w:t>ба</w:t>
      </w:r>
      <w:r w:rsidRPr="00D86F77">
        <w:rPr>
          <w:rFonts w:ascii="Times New Roman" w:hAnsi="Times New Roman"/>
          <w:bCs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bCs/>
          <w:sz w:val="28"/>
          <w:szCs w:val="28"/>
          <w:lang w:val="tg-Cyrl-TJ" w:eastAsia="ru-RU"/>
        </w:rPr>
        <w:t>р</w:t>
      </w:r>
      <w:r w:rsidRPr="00D86F77">
        <w:rPr>
          <w:rFonts w:ascii="Times New Roman" w:hAnsi="Times New Roman"/>
          <w:bCs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лимест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пеш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ама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амол аз 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нус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хушк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вазид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ааст;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лимест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пеш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ама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амол аз хушки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хушк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вазид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ааст;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лимест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пеш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ама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амол аз дарё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хушк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вазид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ааст;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лимест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пеш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ама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амол аз обанбор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хушк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вазид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ааст;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лимест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пеш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ама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амол аз хушки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дарё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вазид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ааст;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@26.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>Муссон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Wingdings 2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Системаи мавсимии бод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атан дар шимоли 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нуси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Оси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анубу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Шар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мушо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ида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ешавад;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Wingdings 2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Системаи мавсимии бод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атан дар шимоли 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нуси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мушо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ида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ешавад;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Wingdings 2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Системаи мавсимии бод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атан дар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Оси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анубу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Шар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мушо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ида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ешавад;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Wingdings 2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Системаи мавсимии бод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атан дар 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нуси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Ором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Оси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анубу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Шар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мушо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ида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ешавад;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Wingdings 2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Системаи мавсимии бод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атан дар шимолиУ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нуси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Атлантик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Оси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мушо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ида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ешавад;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@27.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Озоносфера 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Як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10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50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доро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и ми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зи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ди озон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Як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100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500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доро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и ми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зи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ди озон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Як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атмосфераест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200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то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250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доро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 ми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дори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зи</w:t>
      </w:r>
      <w:r w:rsidRPr="00D86F77">
        <w:rPr>
          <w:rFonts w:ascii="Times New Roman Tj" w:hAnsi="Times New Roman Tj"/>
          <w:sz w:val="28"/>
          <w:szCs w:val="28"/>
          <w:lang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ди озон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Як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атмосфераест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2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то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10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доро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 ми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дори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зи</w:t>
      </w:r>
      <w:r w:rsidRPr="00D86F77">
        <w:rPr>
          <w:rFonts w:ascii="Times New Roman Tj" w:hAnsi="Times New Roman Tj"/>
          <w:sz w:val="28"/>
          <w:szCs w:val="28"/>
          <w:lang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ди озон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Як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атмосфераест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5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то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15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доро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 ми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дори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зи</w:t>
      </w:r>
      <w:r w:rsidRPr="00D86F77">
        <w:rPr>
          <w:rFonts w:ascii="Times New Roman Tj" w:hAnsi="Times New Roman Tj"/>
          <w:sz w:val="28"/>
          <w:szCs w:val="28"/>
          <w:lang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ди озон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аст;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@28.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Окклюзия 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Фронти атмосфера мебошад, ки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ангоми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зери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фронти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хунук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араён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кардани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фронти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сард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амал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меояд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Фронти атмосфера мебошад, ки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ангоми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зери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фронти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хунук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араён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кардани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фронти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дигари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хунук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амал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меояд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Фронти атмосфера мебошад, ки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ангоми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зери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фронти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гарм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араён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кардани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фронти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хунук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амал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меояд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Фронти атмосфера мебошад, ки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ангоми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зери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фронти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гарм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араён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кардани фронти гарм ба амал меояд;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Фронти атмосфера мебошад, ки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ангоми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болои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фронти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хунук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араён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кардани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фронти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сард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амал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меояд;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@29.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>Гулхона (парниковый, тепличный эффект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- ин:;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Таъсири аз худкун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хори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шавии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радиатсия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ба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сат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замин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Таъсири аз худкун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хори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шавии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радиатсия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сат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офтоб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Таъсири аз худкун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хори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шавии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радиатсия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сат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тоб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Таъсири аз худкун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хори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шавии радиатсия дар атмосфера ба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сат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зу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ал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Таъсири аз худкун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хори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шавии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радиатсия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сат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миррих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@30.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" w:hAnsi="Times New Roman"/>
          <w:bCs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bCs/>
          <w:sz w:val="28"/>
          <w:szCs w:val="28"/>
          <w:lang w:val="tg-Cyrl-TJ" w:eastAsia="ru-RU"/>
        </w:rPr>
        <w:t>авои</w:t>
      </w: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bCs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bCs/>
          <w:sz w:val="28"/>
          <w:szCs w:val="28"/>
          <w:lang w:val="tg-Cyrl-TJ" w:eastAsia="ru-RU"/>
        </w:rPr>
        <w:t>утб</w:t>
      </w:r>
      <w:r w:rsidRPr="00D86F77">
        <w:rPr>
          <w:rFonts w:ascii="Times New Roman" w:hAnsi="Times New Roman"/>
          <w:bCs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Масса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авоие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арзи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ътадил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уд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меоянд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Масса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авоие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арзи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гарм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уд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меоянд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Масса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авоие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арзи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хунук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уд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меоянд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Масса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авоие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арзи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арктик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уд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меоянд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Масса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авоие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арзи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экватор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уд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меоянд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@31.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eastAsia="ru-RU"/>
        </w:rPr>
        <w:t>Радиатсия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- ин?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Чараё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ни энергияи радиатсияи электромагнит</w:t>
      </w:r>
      <w:r w:rsidRPr="00D86F77">
        <w:rPr>
          <w:rFonts w:ascii="Times New Roman" w:hAnsi="Times New Roman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</w:t>
      </w:r>
      <w:r w:rsidRPr="00D86F77">
        <w:rPr>
          <w:rFonts w:ascii="Times New Roman Tj" w:hAnsi="Times New Roman Tj"/>
          <w:sz w:val="28"/>
          <w:szCs w:val="28"/>
          <w:lang w:eastAsia="ru-RU"/>
        </w:rPr>
        <w:t>ебошад;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Чараё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ни энергияи радиатсияи атом</w:t>
      </w:r>
      <w:r w:rsidRPr="00D86F77">
        <w:rPr>
          <w:rFonts w:ascii="Times New Roman" w:hAnsi="Times New Roman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</w:t>
      </w:r>
      <w:r w:rsidRPr="00D86F77">
        <w:rPr>
          <w:rFonts w:ascii="Times New Roman Tj" w:hAnsi="Times New Roman Tj"/>
          <w:sz w:val="28"/>
          <w:szCs w:val="28"/>
          <w:lang w:eastAsia="ru-RU"/>
        </w:rPr>
        <w:t>ебошад;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Чараё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ни энергияи радиатсияи нитрони м</w:t>
      </w:r>
      <w:r w:rsidRPr="00D86F77">
        <w:rPr>
          <w:rFonts w:ascii="Times New Roman Tj" w:hAnsi="Times New Roman Tj"/>
          <w:sz w:val="28"/>
          <w:szCs w:val="28"/>
          <w:lang w:eastAsia="ru-RU"/>
        </w:rPr>
        <w:t>ебошад;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Чараё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ни энергияи радиатсияи электрорадиатсион</w:t>
      </w:r>
      <w:r w:rsidRPr="00D86F77">
        <w:rPr>
          <w:rFonts w:ascii="Times New Roman" w:hAnsi="Times New Roman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</w:t>
      </w:r>
      <w:r w:rsidRPr="00D86F77">
        <w:rPr>
          <w:rFonts w:ascii="Times New Roman Tj" w:hAnsi="Times New Roman Tj"/>
          <w:sz w:val="28"/>
          <w:szCs w:val="28"/>
          <w:lang w:eastAsia="ru-RU"/>
        </w:rPr>
        <w:t>ебошад;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Чараё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ни энергияи радиатсияи электрнитрон</w:t>
      </w:r>
      <w:r w:rsidRPr="00D86F77">
        <w:rPr>
          <w:rFonts w:ascii="Times New Roman" w:hAnsi="Times New Roman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</w:t>
      </w:r>
      <w:r w:rsidRPr="00D86F77">
        <w:rPr>
          <w:rFonts w:ascii="Times New Roman Tj" w:hAnsi="Times New Roman Tj"/>
          <w:sz w:val="28"/>
          <w:szCs w:val="28"/>
          <w:lang w:eastAsia="ru-RU"/>
        </w:rPr>
        <w:t>ебошад;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@32.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Радиозонд 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Мачмўи асбоб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метеоролог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, ки тавассути пуфак бардошташудааст ва радио сигнал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оеро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меди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Мачмўи асбоб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гидролог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, ки тавассути пуфак бардошташудааст ва радио сигнал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оеро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меди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Мачмўи асбоб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геолог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, ки тавассути пуфак бардошташудааст ва радио сигнал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оеро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меди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Мачмўи асбоб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гиролог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, ки тавассути мушак бардошташудааст ва радио сигнал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оеро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меди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Мачмўи асбоб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метеоролог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, ки тавассути дрон бардошташудааст ва радио сигнал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оеро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меди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@33.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имати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миё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Нати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фтани ми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наи арифм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етикии арзиш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инфироди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и ми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метеоролог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Нати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фтани ми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наи геометрии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арзиш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инфироди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и ми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метеоролог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мебошад;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Нати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фтани ми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наи алгебравии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арзиш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инфироди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и ми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метеоролог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Нати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фтани ми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наи географии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арзиш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инфироди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и ми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метеоролог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Нати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фтани ми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наи геологии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арзиш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инфироди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и ми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метеоролог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@34.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Стратопауза 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байни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байни стратосфера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мезосфера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ар баланди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наздикба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50-55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ойгир;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 xml:space="preserve">байни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байни стратосфера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мезосфера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</w:t>
      </w:r>
      <w:r w:rsidRPr="00D86F77">
        <w:rPr>
          <w:rFonts w:ascii="Times New Roman Tj" w:hAnsi="Times New Roman Tj"/>
          <w:sz w:val="28"/>
          <w:szCs w:val="28"/>
          <w:lang w:eastAsia="ru-RU"/>
        </w:rPr>
        <w:t>ар баланди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наздикба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150-155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ойгир;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 xml:space="preserve">байни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байни стратосфера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мезосфера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</w:t>
      </w:r>
      <w:r w:rsidRPr="00D86F77">
        <w:rPr>
          <w:rFonts w:ascii="Times New Roman Tj" w:hAnsi="Times New Roman Tj"/>
          <w:sz w:val="28"/>
          <w:szCs w:val="28"/>
          <w:lang w:eastAsia="ru-RU"/>
        </w:rPr>
        <w:t>ар баланди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наздикба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250-255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ойгир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 xml:space="preserve">байни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байни стратосфера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мезосфера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</w:t>
      </w:r>
      <w:r w:rsidRPr="00D86F77">
        <w:rPr>
          <w:rFonts w:ascii="Times New Roman Tj" w:hAnsi="Times New Roman Tj"/>
          <w:sz w:val="28"/>
          <w:szCs w:val="28"/>
          <w:lang w:eastAsia="ru-RU"/>
        </w:rPr>
        <w:t>ар баланди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наздикба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350-355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ойгир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 xml:space="preserve">байни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байни стратосфера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мезосфера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</w:t>
      </w:r>
      <w:r w:rsidRPr="00D86F77">
        <w:rPr>
          <w:rFonts w:ascii="Times New Roman Tj" w:hAnsi="Times New Roman Tj"/>
          <w:sz w:val="28"/>
          <w:szCs w:val="28"/>
          <w:lang w:eastAsia="ru-RU"/>
        </w:rPr>
        <w:t>ар баланди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наздикба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450-455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ойгир;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@35.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eastAsia="ru-RU"/>
        </w:rPr>
        <w:t>Стратосфера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Як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бев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осита дар болои тропосфера дар баландии 8-16 то 45-50 км </w:t>
      </w:r>
      <w:r w:rsidRPr="00D86F77">
        <w:rPr>
          <w:rFonts w:ascii="Times New Roman" w:hAnsi="Times New Roman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ойгир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аст;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Як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бев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осита дар болои тропосфера дар баландии 18-26 то 145-150 км </w:t>
      </w:r>
      <w:r w:rsidRPr="00D86F77">
        <w:rPr>
          <w:rFonts w:ascii="Times New Roman" w:hAnsi="Times New Roman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ойгир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аст;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Як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бев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осита дар болои тропосфера дар баландии 28-26 то 245-250 км </w:t>
      </w:r>
      <w:r w:rsidRPr="00D86F77">
        <w:rPr>
          <w:rFonts w:ascii="Times New Roman" w:hAnsi="Times New Roman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ойгир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аст;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Як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бев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осита дар болои тропосфера дар баландии 38-36 то 345-350 км </w:t>
      </w:r>
      <w:r w:rsidRPr="00D86F77">
        <w:rPr>
          <w:rFonts w:ascii="Times New Roman" w:hAnsi="Times New Roman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ойгир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аст;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Як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бев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осита дар болои тропосфера дар баландии 48-46 то 4 45-450 км </w:t>
      </w:r>
      <w:r w:rsidRPr="00D86F77">
        <w:rPr>
          <w:rFonts w:ascii="Times New Roman" w:hAnsi="Times New Roman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ойгир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аст;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@36.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Тайфун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- ин?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Номи 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фон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тропик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анубии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Чи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н ва дар 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нуси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Ороми Шимол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ии шар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азираи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Гуам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сарчашма мегиранд;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Номи борон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ои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тропик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анубии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Чи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н ва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азираи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Гуам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сарчашма мегиранд;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Номи барф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тропик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шар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азираи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Гуам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сарчашма мегиранд;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Номи жола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ои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тропик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анубии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Чи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н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сарчашма мегиранд;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Номи 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фон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арктики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укёнуси Шимол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ва дар 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нуси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Ороми Шимол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ии шар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азираи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Гуам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сарчашма мегиранд;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@37.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Термосфера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- ин?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болоии 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ошад, ки дар болои мезосфера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ойгир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аст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(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180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1500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),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болоии 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ошад, ки дар болои мезосфера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ойгир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аст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(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280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2500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),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болоии 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ошад, ки дар болои мезосфера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ойгир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аст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(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380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3500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),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болоии 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ошад, ки дар болои мезосфера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ойгир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аст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(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480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4500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),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болоии 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ошад, ки дар болои мезосфера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ойгир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аст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(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580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5500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),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@38.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" w:hAnsi="Times New Roman"/>
          <w:bCs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bCs/>
          <w:sz w:val="28"/>
          <w:szCs w:val="28"/>
          <w:lang w:val="tg-Cyrl-TJ" w:eastAsia="ru-RU"/>
        </w:rPr>
        <w:t>авои</w:t>
      </w: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 тропик</w:t>
      </w:r>
      <w:r w:rsidRPr="00D86F77">
        <w:rPr>
          <w:rFonts w:ascii="Times New Roman" w:hAnsi="Times New Roman"/>
          <w:bCs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Масса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ли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тропик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уд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меоянд;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Масса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ли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арктик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уд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меоянд;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Масса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ли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экватор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уд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меоянд;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Масса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ли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мухтадил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уд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меоянд;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Масса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ли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назди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тропик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уд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меоянд;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@39.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>Сиклони тропик</w:t>
      </w:r>
      <w:r w:rsidRPr="00D86F77">
        <w:rPr>
          <w:rFonts w:ascii="Times New Roman" w:hAnsi="Times New Roman"/>
          <w:bCs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Минта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фишор 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суръати боди 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фонро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арзи тр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опик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амал омадааст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шадидан ко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меди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Минта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 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суръати боди 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фонро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арзи тр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опик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амал омадааст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шадидан ко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меди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Минта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намноки 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суръати боди 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фонро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арзи тр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опик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амал омадааст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шадидан ко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меди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Минта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гарми 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суръати боди 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фонро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арзи тр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опик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амал омадааст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шадидан ко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меди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Минта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хунуки 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суръати боди 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фонро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арзи тр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опик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амал омадааст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шадидан ко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меди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@40.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eastAsia="ru-RU"/>
        </w:rPr>
        <w:t xml:space="preserve">Тропопауза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Ин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тропосфераро аз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стратосфера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удо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мекунад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Ин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тропосфераро аз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литосфера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удо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мекунад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Ин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тропосфераро аз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гидросфера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удо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мекунад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Ин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тропосфераро аз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биосфера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удо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мекунад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Ин 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абатест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тропосфераро аз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удо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мекунад</w:t>
      </w:r>
      <w:r w:rsidRPr="00D86F77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@41.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>Тропосфера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сат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заминто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10-20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л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ашад, ки дар он падида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асосии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обу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инк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ишофме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ѐ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сат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заминто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20-30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л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ашад, ки дар он падида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асосии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обу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инк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ишофме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ѐ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сат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заминто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30-40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л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ашад, ки дар он падида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асосии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обу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инк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ишофме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ѐ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сат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заминто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40-50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л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ашад, ки дар он падида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асосии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обу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инк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ишофме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ѐ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сат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заминто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баландии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50-60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л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ашад, ки дар он падида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асосии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обу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инк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ишофме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ѐ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@42.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>Гармии мушаххас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Ми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гарм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барои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1°C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гармкардани во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иди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массаи моддаи дод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ашуда лозим аст;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Ми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гарм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барои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5°C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гармкардани во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иди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массаи моддаи дод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ашуда лозим аст;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Ми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гарм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барои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10°C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гармкардани во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иди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массаи моддаи дод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ашуда лозим аст;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Ми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гарм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барои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20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C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гармкардани во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иди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массаи моддаи дод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ашуда лозим аст;</w:t>
      </w:r>
    </w:p>
    <w:p w:rsidR="005A0816" w:rsidRPr="00D86F77" w:rsidRDefault="005A0816" w:rsidP="006C7CFC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Ми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гарм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барои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30°C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гармкардани во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иди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массаи моддаи дод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ашуда лозим аст;</w:t>
      </w:r>
    </w:p>
    <w:p w:rsidR="005A0816" w:rsidRPr="00D86F77" w:rsidRDefault="005A0816" w:rsidP="006C7CFC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@43.</w:t>
      </w:r>
    </w:p>
    <w:p w:rsidR="005A0816" w:rsidRPr="00D86F77" w:rsidRDefault="005A0816" w:rsidP="001E08FA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Аз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ати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таркиб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омехтаи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газ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зиёд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.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байнашон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кадом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намуди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газ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бартари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доранд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+mn-cs"/>
          <w:kern w:val="24"/>
          <w:sz w:val="28"/>
          <w:szCs w:val="28"/>
          <w:lang w:eastAsia="ru-RU"/>
        </w:rPr>
        <w:t>Нитроген; оксиген; аргон; гази карбон;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+mn-cs"/>
          <w:kern w:val="24"/>
          <w:sz w:val="28"/>
          <w:szCs w:val="28"/>
          <w:lang w:eastAsia="ru-RU"/>
        </w:rPr>
        <w:t>Нитроген; оксиген; аргон; гази карбон, неон, гелий;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+mn-cs"/>
          <w:kern w:val="24"/>
          <w:sz w:val="28"/>
          <w:szCs w:val="28"/>
          <w:lang w:eastAsia="ru-RU"/>
        </w:rPr>
        <w:t>Нитроген; оксиген; аргон; гази карбон, ксенон, криптон;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+mn-cs"/>
          <w:kern w:val="24"/>
          <w:sz w:val="28"/>
          <w:szCs w:val="28"/>
          <w:lang w:eastAsia="ru-RU"/>
        </w:rPr>
        <w:t>Нитроген; оксиген; аргон; гази карбон, гидроген, озон;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+mn-cs"/>
          <w:kern w:val="24"/>
          <w:sz w:val="28"/>
          <w:szCs w:val="28"/>
          <w:lang w:eastAsia="ru-RU"/>
        </w:rPr>
        <w:t>Нитроген; оксиген; аргон; гази карбон, гелий, метан, ксенон, криптон;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@44.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 w:cs="+mn-cs"/>
          <w:kern w:val="24"/>
          <w:sz w:val="28"/>
          <w:szCs w:val="28"/>
          <w:lang w:eastAsia="ru-RU"/>
        </w:rPr>
        <w:t>Ми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дори</w:t>
      </w:r>
      <w:r w:rsidRPr="00D86F77">
        <w:rPr>
          <w:rFonts w:ascii="Times New Roman Tj" w:hAnsi="Times New Roman Tj" w:cs="+mn-cs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кадом</w:t>
      </w:r>
      <w:r w:rsidRPr="00D86F77">
        <w:rPr>
          <w:rFonts w:ascii="Times New Roman Tj" w:hAnsi="Times New Roman Tj" w:cs="+mn-cs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газ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+mn-cs"/>
          <w:kern w:val="24"/>
          <w:sz w:val="28"/>
          <w:szCs w:val="28"/>
          <w:lang w:eastAsia="ru-RU"/>
        </w:rPr>
        <w:t>о дар атмосфера кам мебошанд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+mn-cs"/>
          <w:kern w:val="24"/>
          <w:sz w:val="28"/>
          <w:szCs w:val="28"/>
          <w:lang w:eastAsia="ru-RU"/>
        </w:rPr>
        <w:t>Неон, гелий, метан, ксенон, криптон, гидроген, озон, йод;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+mn-cs"/>
          <w:kern w:val="24"/>
          <w:sz w:val="28"/>
          <w:szCs w:val="28"/>
          <w:lang w:eastAsia="ru-RU"/>
        </w:rPr>
        <w:t>Неон, гелий, метан, ксенон, криптон, гидроген, озон, йод; нитроген; оксиген;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 w:cs="+mn-cs"/>
          <w:kern w:val="24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+mn-cs"/>
          <w:kern w:val="24"/>
          <w:sz w:val="28"/>
          <w:szCs w:val="28"/>
          <w:lang w:eastAsia="ru-RU"/>
        </w:rPr>
        <w:t>Неон, гелий, метан, ксенон, криптон, гидроген, озон, йод, оксиген; аргон;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+mn-cs"/>
          <w:kern w:val="24"/>
          <w:sz w:val="28"/>
          <w:szCs w:val="28"/>
          <w:lang w:eastAsia="ru-RU"/>
        </w:rPr>
        <w:t>Неон, гелий, метан, ксенон, криптон, гидроген, озон, йод, гази карбон;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+mn-cs"/>
          <w:kern w:val="24"/>
          <w:sz w:val="28"/>
          <w:szCs w:val="28"/>
          <w:lang w:eastAsia="ru-RU"/>
        </w:rPr>
        <w:t>Неон, гелий, метан, ксенон, криптон, гидроген, озон, йод, оксиген; аргон; гази карбон;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@45.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>Шкалаи Селсий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- ин?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Ми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исти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рори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(0°C)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шон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(100°C)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доранд;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Ми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исти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рори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(0°C)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шон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(60°C)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доранд;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Ми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исти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рори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(0°C)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шон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(80°C)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доранд;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Ми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исти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рори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(0°C)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шон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(900°C)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доранд;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Ми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си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ароратест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исти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рори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(10°C)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ҷӯ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шон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(100°C)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доранд;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@46.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" w:hAnsi="Times New Roman"/>
          <w:bCs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bCs/>
          <w:sz w:val="28"/>
          <w:szCs w:val="28"/>
          <w:lang w:eastAsia="ru-RU"/>
        </w:rPr>
        <w:t>авои</w:t>
      </w:r>
      <w:r w:rsidRPr="00D86F77">
        <w:rPr>
          <w:rFonts w:ascii="Times New Roman Tj" w:hAnsi="Times New Roman Tj"/>
          <w:bCs/>
          <w:sz w:val="28"/>
          <w:szCs w:val="28"/>
          <w:lang w:eastAsia="ru-RU"/>
        </w:rPr>
        <w:t xml:space="preserve"> экватор</w:t>
      </w:r>
      <w:r w:rsidRPr="00D86F77">
        <w:rPr>
          <w:rFonts w:ascii="Times New Roman" w:hAnsi="Times New Roman"/>
          <w:bCs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bCs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- ин?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Масса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назд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икии экватор пайдо мешаванд;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Масса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назд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икии арктика пайдо мешаванд;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Масса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назд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икии антарктида пайдо мешаванд;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Масса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у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ёнус</w:t>
      </w:r>
      <w:r w:rsidRPr="00D86F77">
        <w:rPr>
          <w:rFonts w:ascii="Times New Roman" w:hAnsi="Times New Roman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инд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пайдо мешаванд;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Масса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у</w:t>
      </w:r>
      <w:r w:rsidRPr="00D86F77">
        <w:rPr>
          <w:rFonts w:ascii="Times New Roman" w:hAnsi="Times New Roman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ёнус</w:t>
      </w:r>
      <w:r w:rsidRPr="00D86F77">
        <w:rPr>
          <w:rFonts w:ascii="Times New Roman" w:hAnsi="Times New Roman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Ором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пайдо мешаванд;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@47.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>Ядро</w:t>
      </w:r>
      <w:r w:rsidRPr="00D86F77">
        <w:rPr>
          <w:rFonts w:ascii="Times New Roman" w:hAnsi="Times New Roman"/>
          <w:bCs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bCs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bCs/>
          <w:sz w:val="28"/>
          <w:szCs w:val="28"/>
          <w:lang w:val="tg-Cyrl-TJ" w:eastAsia="ru-RU"/>
        </w:rPr>
        <w:t>конденсатсия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- ин?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Заррача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хурде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боздошта шудаанд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болои он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бухори об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конде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нсатсия мешавад;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Заррача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хурде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боздошта шудаанд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болои он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заррача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рег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конде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нсатсия мешавад;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Заррача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хурде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боздошта шудаанд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болои он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заррача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гил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конде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нсатсия мешавад;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Заррача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хурде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боздошта шудаанд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болои он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кристал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ях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конде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нсатсия мешавад;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Заррача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хурде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боздошта шудаанд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болои он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дона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жола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конде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нсатсия мешавад;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@48.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онуни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устувории таркиб аз сат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замин 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кадом баланд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амал мекунад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 баландии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100 км;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 баландии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10 км;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 баландии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30 км;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 баландии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50 км;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 баландии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40 км;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@49.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онуни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доимии таркиб барои кадом атмосфера 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ро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ешавад? а) бароитар, б) бароиабр, в) бароихушква г) бароиустувор?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: (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)?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Барои хушк ва устувор;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Барои хушк ва тар;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Барои хушк ва абр;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Барои тар;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Барои абр;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@50.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Кадоме аз газ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экватор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иловаи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асосии дугази асос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ебошанд, ки дар шароити му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аррар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ераро ташкил меди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H</w:t>
      </w:r>
      <w:r w:rsidRPr="00D86F77">
        <w:rPr>
          <w:rFonts w:ascii="Times New Roman Tj" w:hAnsi="Times New Roman Tj"/>
          <w:sz w:val="28"/>
          <w:szCs w:val="28"/>
          <w:vertAlign w:val="subscript"/>
          <w:lang w:val="tg-Cyrl-TJ" w:eastAsia="ru-RU"/>
        </w:rPr>
        <w:t>2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0;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Ar;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CO</w:t>
      </w:r>
      <w:r w:rsidRPr="00D86F77">
        <w:rPr>
          <w:rFonts w:ascii="Times New Roman Tj" w:hAnsi="Times New Roman Tj"/>
          <w:sz w:val="28"/>
          <w:szCs w:val="28"/>
          <w:vertAlign w:val="subscript"/>
          <w:lang w:val="tg-Cyrl-TJ" w:eastAsia="ru-RU"/>
        </w:rPr>
        <w:t>2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О</w:t>
      </w:r>
      <w:r w:rsidRPr="00D86F77">
        <w:rPr>
          <w:rFonts w:ascii="Times New Roman Tj" w:hAnsi="Times New Roman Tj"/>
          <w:sz w:val="28"/>
          <w:szCs w:val="28"/>
          <w:vertAlign w:val="subscript"/>
          <w:lang w:val="tg-Cyrl-TJ" w:eastAsia="ru-RU"/>
        </w:rPr>
        <w:t>2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О</w:t>
      </w:r>
      <w:r w:rsidRPr="00D86F77">
        <w:rPr>
          <w:rFonts w:ascii="Times New Roman Tj" w:hAnsi="Times New Roman Tj"/>
          <w:sz w:val="28"/>
          <w:szCs w:val="28"/>
          <w:vertAlign w:val="subscript"/>
          <w:lang w:val="tg-Cyrl-TJ" w:eastAsia="ru-RU"/>
        </w:rPr>
        <w:t>2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@51.</w:t>
      </w:r>
    </w:p>
    <w:p w:rsidR="005A0816" w:rsidRPr="00D86F77" w:rsidRDefault="005A0816" w:rsidP="001E08FA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Кадоме аз газ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шуои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инфрасурхро бештар азхуд мекунад?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H</w:t>
      </w:r>
      <w:r w:rsidRPr="00D86F77">
        <w:rPr>
          <w:rFonts w:ascii="Times New Roman Tj" w:hAnsi="Times New Roman Tj"/>
          <w:sz w:val="28"/>
          <w:szCs w:val="28"/>
          <w:vertAlign w:val="subscript"/>
          <w:lang w:val="tg-Cyrl-TJ" w:eastAsia="ru-RU"/>
        </w:rPr>
        <w:t>2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О;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N2;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CO</w:t>
      </w:r>
      <w:r w:rsidRPr="00D86F77">
        <w:rPr>
          <w:rFonts w:ascii="Times New Roman Tj" w:hAnsi="Times New Roman Tj"/>
          <w:sz w:val="28"/>
          <w:szCs w:val="28"/>
          <w:vertAlign w:val="subscript"/>
          <w:lang w:val="tg-Cyrl-TJ" w:eastAsia="ru-RU"/>
        </w:rPr>
        <w:t>2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О</w:t>
      </w:r>
      <w:r w:rsidRPr="00D86F77">
        <w:rPr>
          <w:rFonts w:ascii="Times New Roman Tj" w:hAnsi="Times New Roman Tj"/>
          <w:sz w:val="28"/>
          <w:szCs w:val="28"/>
          <w:vertAlign w:val="subscript"/>
          <w:lang w:val="tg-Cyrl-TJ" w:eastAsia="ru-RU"/>
        </w:rPr>
        <w:t>2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О</w:t>
      </w:r>
      <w:r w:rsidRPr="00D86F77">
        <w:rPr>
          <w:rFonts w:ascii="Times New Roman Tj" w:hAnsi="Times New Roman Tj"/>
          <w:sz w:val="28"/>
          <w:szCs w:val="28"/>
          <w:vertAlign w:val="subscript"/>
          <w:lang w:val="tg-Cyrl-TJ" w:eastAsia="ru-RU"/>
        </w:rPr>
        <w:t>3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@52.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Дар наздикии сат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замин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1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</w:t>
      </w:r>
      <w:r w:rsidRPr="00D86F77">
        <w:rPr>
          <w:rFonts w:ascii="Times New Roman Tj" w:hAnsi="Times New Roman Tj"/>
          <w:sz w:val="28"/>
          <w:szCs w:val="28"/>
          <w:vertAlign w:val="superscript"/>
          <w:lang w:eastAsia="ru-RU"/>
        </w:rPr>
        <w:t>3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78%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азот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21%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окс</w:t>
      </w:r>
      <w:r w:rsidRPr="00D86F77">
        <w:rPr>
          <w:rFonts w:ascii="Times New Roman Tj" w:hAnsi="Times New Roman Tj"/>
          <w:sz w:val="28"/>
          <w:szCs w:val="28"/>
          <w:lang w:eastAsia="ru-RU"/>
        </w:rPr>
        <w:t>иген дорад. Таносуби он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баландии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50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ч</w:t>
      </w:r>
      <w:r w:rsidRPr="00D86F77">
        <w:rPr>
          <w:rFonts w:ascii="Times New Roman" w:hAnsi="Times New Roman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гуна мет</w:t>
      </w:r>
      <w:r w:rsidRPr="00D86F77">
        <w:rPr>
          <w:rFonts w:ascii="Times New Roman Tj" w:hAnsi="Times New Roman Tj"/>
          <w:sz w:val="28"/>
          <w:szCs w:val="28"/>
          <w:lang w:eastAsia="ru-RU"/>
        </w:rPr>
        <w:t>авонад та</w:t>
      </w:r>
      <w:r w:rsidRPr="00D86F77">
        <w:rPr>
          <w:rFonts w:ascii="Times New Roman" w:hAnsi="Times New Roman"/>
          <w:sz w:val="28"/>
          <w:szCs w:val="28"/>
          <w:lang w:eastAsia="ru-RU"/>
        </w:rPr>
        <w:t>ғ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ё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й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наме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Оксиген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зи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 мешавад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Азот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зи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 меш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авад;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Метан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зи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 меш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авад;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Азот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кам меш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авад;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@53.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Дар наздикии сат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замин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, 1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м</w:t>
      </w:r>
      <w:r w:rsidRPr="00D86F77">
        <w:rPr>
          <w:rFonts w:ascii="Times New Roman Tj" w:hAnsi="Times New Roman Tj"/>
          <w:sz w:val="28"/>
          <w:szCs w:val="28"/>
          <w:vertAlign w:val="superscript"/>
          <w:lang w:eastAsia="ru-RU"/>
        </w:rPr>
        <w:t>3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78%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азот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21%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оксиген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дорад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.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Тан</w:t>
      </w:r>
      <w:r w:rsidRPr="00D86F77">
        <w:rPr>
          <w:rFonts w:ascii="Times New Roman Tj" w:hAnsi="Times New Roman Tj"/>
          <w:sz w:val="28"/>
          <w:szCs w:val="28"/>
          <w:lang w:eastAsia="ru-RU"/>
        </w:rPr>
        <w:t>осуби он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баландии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200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км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ч</w:t>
      </w:r>
      <w:r w:rsidRPr="00D86F77">
        <w:rPr>
          <w:rFonts w:ascii="Times New Roman" w:hAnsi="Times New Roman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гуна метавонад та</w:t>
      </w:r>
      <w:r w:rsidRPr="00D86F77">
        <w:rPr>
          <w:rFonts w:ascii="Times New Roman" w:hAnsi="Times New Roman"/>
          <w:sz w:val="28"/>
          <w:szCs w:val="28"/>
          <w:lang w:eastAsia="ru-RU"/>
        </w:rPr>
        <w:t>ғ</w:t>
      </w:r>
      <w:r w:rsidRPr="00D86F77">
        <w:rPr>
          <w:rFonts w:ascii="Times New Roman Tj" w:hAnsi="Times New Roman Tj"/>
          <w:sz w:val="28"/>
          <w:szCs w:val="28"/>
          <w:lang w:eastAsia="ru-RU"/>
        </w:rPr>
        <w:t>й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ир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ё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бад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Оксиген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зи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ё </w:t>
      </w:r>
      <w:r w:rsidRPr="00D86F77">
        <w:rPr>
          <w:rFonts w:ascii="Times New Roman Tj" w:hAnsi="Times New Roman Tj" w:cs="Times New Tojik"/>
          <w:sz w:val="28"/>
          <w:szCs w:val="28"/>
          <w:lang w:eastAsia="ru-RU"/>
        </w:rPr>
        <w:t>дмешавад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Оксиген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кам мешавад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Азот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зи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 меш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авад;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Таносуб 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й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наме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Азот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кам меш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авад;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@54.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Дар ку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зиё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дтар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бони Сахара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намии нисбии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25%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арораташ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40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C;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болои 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ёнуси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Яхбастаи Шимол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намии нисбии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100%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0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C;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Дар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болои Антарктида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болои 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ёнуси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болои 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ёнуси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Ором;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@55.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Дар арзи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рофии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утб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иссаи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ассаи бухори об та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рибан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2%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. Оё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консентра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тсияи миё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наи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CO</w:t>
      </w:r>
      <w:r w:rsidRPr="00D86F77">
        <w:rPr>
          <w:rFonts w:ascii="Times New Roman Tj" w:hAnsi="Times New Roman Tj"/>
          <w:sz w:val="28"/>
          <w:szCs w:val="28"/>
          <w:vertAlign w:val="superscript"/>
          <w:lang w:val="tg-Cyrl-TJ" w:eastAsia="ru-RU"/>
        </w:rPr>
        <w:t xml:space="preserve">2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дар атмосфераи Замин зиё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д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ё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камт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араст?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Бештар;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Камтар;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Баробар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Маълум карда нашудааст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 xml:space="preserve">Аз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бештар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@56.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Арзёбии бештари ми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дори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озон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атмосфераи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Заминро интихоб кунед?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2 мм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20 мм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0,2 мм;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0,9 мм;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0,4 мм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@57.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Фарзмекунем, ки зичиисимоб 13.595 г/см3 ва суръатиафтишиозод9.8 м/с аст, муайянкунед, ки кадомра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фишориантициклон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баробарба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1030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гПа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мувофи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773 мм ст.симоб;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753 мм ст.симоб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719 мм ст.симоб;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783 мм ст.симоб;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793 мм ст.симоб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@58.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Фарзмекунем, ки зичиисимоб 13.595 г/см3 ва суръатиафтишиозод9.8 м/с аст, муайянкунед, ки кадомра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фишориантициклон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баробарба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1030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гПа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мувофи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330 К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320 К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340 К;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350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360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@59.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ароратсан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симоб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-37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F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сард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кадом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мутла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мувофи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мекунад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255 К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225 К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235 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245 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265 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@60.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Зичии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авои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хушк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фишори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400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гПа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-35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°С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чанд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аст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0,586 кг / м</w:t>
      </w:r>
      <w:r w:rsidRPr="00D86F77">
        <w:rPr>
          <w:rFonts w:ascii="Times New Roman Tj" w:hAnsi="Times New Roman Tj"/>
          <w:sz w:val="28"/>
          <w:szCs w:val="28"/>
          <w:vertAlign w:val="superscript"/>
          <w:lang w:val="tg-Cyrl-TJ" w:eastAsia="ru-RU"/>
        </w:rPr>
        <w:t>3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1,29 кг / м</w:t>
      </w:r>
      <w:r w:rsidRPr="00D86F77">
        <w:rPr>
          <w:rFonts w:ascii="Times New Roman Tj" w:hAnsi="Times New Roman Tj"/>
          <w:sz w:val="28"/>
          <w:szCs w:val="28"/>
          <w:vertAlign w:val="superscript"/>
          <w:lang w:val="tg-Cyrl-TJ" w:eastAsia="ru-RU"/>
        </w:rPr>
        <w:t>3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0,845 кг / м</w:t>
      </w:r>
      <w:r w:rsidRPr="00D86F77">
        <w:rPr>
          <w:rFonts w:ascii="Times New Roman Tj" w:hAnsi="Times New Roman Tj"/>
          <w:sz w:val="28"/>
          <w:szCs w:val="28"/>
          <w:vertAlign w:val="superscript"/>
          <w:lang w:val="tg-Cyrl-TJ" w:eastAsia="ru-RU"/>
        </w:rPr>
        <w:t>3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0,432 кг / м</w:t>
      </w:r>
      <w:r w:rsidRPr="00D86F77">
        <w:rPr>
          <w:rFonts w:ascii="Times New Roman Tj" w:hAnsi="Times New Roman Tj"/>
          <w:sz w:val="28"/>
          <w:szCs w:val="28"/>
          <w:vertAlign w:val="superscript"/>
          <w:lang w:val="tg-Cyrl-TJ" w:eastAsia="ru-RU"/>
        </w:rPr>
        <w:t>3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0,482 кг / м</w:t>
      </w:r>
      <w:r w:rsidRPr="00D86F77">
        <w:rPr>
          <w:rFonts w:ascii="Times New Roman Tj" w:hAnsi="Times New Roman Tj"/>
          <w:sz w:val="28"/>
          <w:szCs w:val="28"/>
          <w:vertAlign w:val="superscript"/>
          <w:lang w:val="tg-Cyrl-TJ" w:eastAsia="ru-RU"/>
        </w:rPr>
        <w:t>3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@61.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Кадом арзиши зичиро ба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авои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стратосфераи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изотермик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сат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100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гПа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нисбат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додан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мумкин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агар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тропопауза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220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бошад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0,158 кг / м</w:t>
      </w:r>
      <w:r w:rsidRPr="00D86F77">
        <w:rPr>
          <w:rFonts w:ascii="Times New Roman Tj" w:hAnsi="Times New Roman Tj"/>
          <w:sz w:val="28"/>
          <w:szCs w:val="28"/>
          <w:vertAlign w:val="superscript"/>
          <w:lang w:val="tg-Cyrl-TJ" w:eastAsia="ru-RU"/>
        </w:rPr>
        <w:t>3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0,586 кг / м</w:t>
      </w:r>
      <w:r w:rsidRPr="00D86F77">
        <w:rPr>
          <w:rFonts w:ascii="Times New Roman Tj" w:hAnsi="Times New Roman Tj"/>
          <w:sz w:val="28"/>
          <w:szCs w:val="28"/>
          <w:vertAlign w:val="superscript"/>
          <w:lang w:val="tg-Cyrl-TJ" w:eastAsia="ru-RU"/>
        </w:rPr>
        <w:t>3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0,251 кг / м</w:t>
      </w:r>
      <w:r w:rsidRPr="00D86F77">
        <w:rPr>
          <w:rFonts w:ascii="Times New Roman Tj" w:hAnsi="Times New Roman Tj"/>
          <w:sz w:val="28"/>
          <w:szCs w:val="28"/>
          <w:vertAlign w:val="superscript"/>
          <w:lang w:val="tg-Cyrl-TJ" w:eastAsia="ru-RU"/>
        </w:rPr>
        <w:t>3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0.102 кг / м</w:t>
      </w:r>
      <w:r w:rsidRPr="00D86F77">
        <w:rPr>
          <w:rFonts w:ascii="Times New Roman Tj" w:hAnsi="Times New Roman Tj"/>
          <w:sz w:val="28"/>
          <w:szCs w:val="28"/>
          <w:vertAlign w:val="superscript"/>
          <w:lang w:val="tg-Cyrl-TJ" w:eastAsia="ru-RU"/>
        </w:rPr>
        <w:t>3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0.122 кг / м</w:t>
      </w:r>
      <w:r w:rsidRPr="00D86F77">
        <w:rPr>
          <w:rFonts w:ascii="Times New Roman Tj" w:hAnsi="Times New Roman Tj"/>
          <w:sz w:val="28"/>
          <w:szCs w:val="28"/>
          <w:vertAlign w:val="superscript"/>
          <w:lang w:val="tg-Cyrl-TJ" w:eastAsia="ru-RU"/>
        </w:rPr>
        <w:t>3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@62.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Зичии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авои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хушкдар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p = 1000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гПа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t = 25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C 1,169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кг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/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3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.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Зичии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амон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арорат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фишорагарбо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сер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карда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шавад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чандаст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1,155 кг / м</w:t>
      </w:r>
      <w:r w:rsidRPr="00D86F77">
        <w:rPr>
          <w:rFonts w:ascii="Times New Roman Tj" w:hAnsi="Times New Roman Tj"/>
          <w:sz w:val="28"/>
          <w:szCs w:val="28"/>
          <w:vertAlign w:val="superscript"/>
          <w:lang w:val="tg-Cyrl-TJ" w:eastAsia="ru-RU"/>
        </w:rPr>
        <w:t>3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1.169 кг / м</w:t>
      </w:r>
      <w:r w:rsidRPr="00D86F77">
        <w:rPr>
          <w:rFonts w:ascii="Times New Roman Tj" w:hAnsi="Times New Roman Tj"/>
          <w:sz w:val="28"/>
          <w:szCs w:val="28"/>
          <w:vertAlign w:val="superscript"/>
          <w:lang w:val="tg-Cyrl-TJ" w:eastAsia="ru-RU"/>
        </w:rPr>
        <w:t>3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1.181 кг / м</w:t>
      </w:r>
      <w:r w:rsidRPr="00D86F77">
        <w:rPr>
          <w:rFonts w:ascii="Times New Roman Tj" w:hAnsi="Times New Roman Tj"/>
          <w:sz w:val="28"/>
          <w:szCs w:val="28"/>
          <w:vertAlign w:val="superscript"/>
          <w:lang w:val="tg-Cyrl-TJ" w:eastAsia="ru-RU"/>
        </w:rPr>
        <w:t>3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1.184 кг / м</w:t>
      </w:r>
      <w:r w:rsidRPr="00D86F77">
        <w:rPr>
          <w:rFonts w:ascii="Times New Roman Tj" w:hAnsi="Times New Roman Tj"/>
          <w:sz w:val="28"/>
          <w:szCs w:val="28"/>
          <w:vertAlign w:val="superscript"/>
          <w:lang w:val="tg-Cyrl-TJ" w:eastAsia="ru-RU"/>
        </w:rPr>
        <w:t>3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1.171 кг / м</w:t>
      </w:r>
      <w:r w:rsidRPr="00D86F77">
        <w:rPr>
          <w:rFonts w:ascii="Times New Roman Tj" w:hAnsi="Times New Roman Tj"/>
          <w:sz w:val="28"/>
          <w:szCs w:val="28"/>
          <w:vertAlign w:val="superscript"/>
          <w:lang w:val="tg-Cyrl-TJ" w:eastAsia="ru-RU"/>
        </w:rPr>
        <w:t>3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@63.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Агар пуфакеро, ки бо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авои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хушкдар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як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фишорва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арорат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дода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авои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сершуда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ойгир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кунанд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пас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ин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пуфак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Паст мешавад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Боло хо</w:t>
      </w:r>
      <w:r w:rsidRPr="00D86F77">
        <w:rPr>
          <w:rFonts w:ascii="Times New Roman" w:hAnsi="Times New Roman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ад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рафт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Дар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амон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сат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хо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монд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Маълум нест;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Ба самти уфу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аракат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хо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кард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@64.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Шамоли 135° ба кадом румба мувофи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мекунад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SE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N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NE;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E;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S;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@65.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eastAsia="ru-RU"/>
        </w:rPr>
        <w:t>Суръатишамоли т</w:t>
      </w:r>
      <w:r w:rsidRPr="00D86F77">
        <w:rPr>
          <w:rFonts w:ascii="Times New Roman" w:hAnsi="Times New Roman"/>
          <w:sz w:val="28"/>
          <w:szCs w:val="28"/>
          <w:lang w:eastAsia="ru-RU"/>
        </w:rPr>
        <w:t>ӯ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фони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9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баллаи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Бофорт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чан</w:t>
      </w:r>
      <w:r w:rsidRPr="00D86F77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eastAsia="ru-RU"/>
        </w:rPr>
        <w:t>даст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18-21 м / с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12 -15 м / с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22 -25 м / с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eastAsia="ru-RU"/>
        </w:rPr>
        <w:t>&gt; 29 м / с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&gt; 30 м / с;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@66.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Арзиши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обили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эътимоди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иссаи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массаибугиобродар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= 1000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гПа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t = 20°C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интихобкунед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.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Имконот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12%;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25%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0,6%;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22%;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0,9%;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@67.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ченкардашуда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итермометри (хароратсанчаки) таркардашуда</w:t>
      </w:r>
      <w:r w:rsidRPr="00D86F7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12°C аст. Кадоме аз се арзиши пешни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одшуда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метавонад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ну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таи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шабнам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бошад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1</w:t>
      </w:r>
      <w:r w:rsidRPr="00D86F77">
        <w:rPr>
          <w:rFonts w:ascii="Times New Roman Tj" w:hAnsi="Times New Roman Tj"/>
          <w:sz w:val="28"/>
          <w:szCs w:val="28"/>
          <w:lang w:val="en-US" w:eastAsia="ru-RU"/>
        </w:rPr>
        <w:t>8°C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sz w:val="28"/>
          <w:szCs w:val="28"/>
          <w:lang w:val="en-US" w:eastAsia="ru-RU"/>
        </w:rPr>
        <w:t>10°C;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sz w:val="28"/>
          <w:szCs w:val="28"/>
          <w:lang w:val="en-US" w:eastAsia="ru-RU"/>
        </w:rPr>
        <w:t>12°C;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sz w:val="28"/>
          <w:szCs w:val="28"/>
          <w:lang w:val="en-US" w:eastAsia="ru-RU"/>
        </w:rPr>
        <w:t>15°C;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1</w:t>
      </w:r>
      <w:r w:rsidRPr="00D86F77">
        <w:rPr>
          <w:rFonts w:ascii="Times New Roman Tj" w:hAnsi="Times New Roman Tj"/>
          <w:sz w:val="28"/>
          <w:szCs w:val="28"/>
          <w:lang w:val="en-US" w:eastAsia="ru-RU"/>
        </w:rPr>
        <w:t>8°C;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@68.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="Corbel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Дар кадом камарбанди па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но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 xml:space="preserve">(широтном поясе) фишори пасттарин дар як сол ба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исоби миёна дар наздикии замин аст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М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ътадил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утб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Субтропик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Тропик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Экватор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@69.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="Corbel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Дар кадом камарбанди па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но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 xml:space="preserve">(широтном поясе) фишори баландтарин дар як сол ба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исоби миёна дар наздикии замин аст?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Субтропик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 xml:space="preserve"> Экватор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утб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Экватор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Тропик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М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ътадил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@70.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="Corbel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Пардаи 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авои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сайёраи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моро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и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отакунанда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номида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мешавад?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>Атмосфера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Топосфера;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Гидросфера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Литосфера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Ионосфера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@71.</w:t>
      </w:r>
    </w:p>
    <w:p w:rsidR="005A0816" w:rsidRPr="00D86F77" w:rsidRDefault="005A0816" w:rsidP="00484D07">
      <w:pPr>
        <w:spacing w:after="0" w:line="240" w:lineRule="auto"/>
        <w:rPr>
          <w:rFonts w:ascii="Times New Roman Tj" w:hAnsi="Times New Roman Tj" w:cs="Corbel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Атмосфера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ама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берунаи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Замин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буда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>,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бо дигар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абат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таба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географ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ало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амандии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зич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доимо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зери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таъсири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исм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кай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Офтоб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Мо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тоб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Зу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ал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Миррих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Нептун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@72.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Тахминан 50 фоизи тамоми массаи атмосфера ба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абати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5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километраи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, 75%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абати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10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километра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90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фоиз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абати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16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километра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мувофи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меояд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.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Баланд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адди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болоии атмосфера кадоми аз нишонди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анда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поён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овардашуда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исобида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3000 км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3000 км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4000 км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6000 км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5000 км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@73.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Бо баланд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ми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дори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бу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ғҳ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об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кам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шуда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меравад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.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баландии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ариб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2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км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ми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дори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бу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ғҳ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об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4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баробар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, 8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км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–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100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баробар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кам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шуда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.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10- 15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км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баландтар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таркиби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аво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бу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ғҳ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об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баробар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мешаванд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0%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0,5%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10%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5%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3%;</w:t>
      </w:r>
    </w:p>
    <w:p w:rsidR="005A0816" w:rsidRPr="00D86F77" w:rsidRDefault="005A0816" w:rsidP="00C742A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@74.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Дар таркиби атмосфера то баланди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70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муайяни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озон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дида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нати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аи вайроншавии молекула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пайдо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Оксигени му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аррар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Нитроген;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Гидроген;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Метан;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Азот;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@75.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Озон дар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абат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баланди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атмосферї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тавассути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таъсири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ултрабунафши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Офтоб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. пайдо мешавад.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аб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поён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 xml:space="preserve">бошадозон аз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исоби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пайдо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 xml:space="preserve">Аз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исоби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раъду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бар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оксидшавии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баъзе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модда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органик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 xml:space="preserve">Аз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исоби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бар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раъд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оксидшавии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баъзе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модда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органик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 xml:space="preserve">Аз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исоби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раъду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бар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оксидшавии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баъзе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модда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айри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органик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 xml:space="preserve">Аз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исоби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раъду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бар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оксидшавии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баъзе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модда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пусида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 xml:space="preserve">Аз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исоби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раъду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бар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оксидшавии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баъзе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модда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алшуда</w:t>
      </w:r>
      <w:r w:rsidRPr="00D86F77">
        <w:rPr>
          <w:rFonts w:ascii="Times New Roman Tj" w:hAnsi="Times New Roman Tj" w:cs="Times New Tojik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@76.</w:t>
      </w:r>
    </w:p>
    <w:p w:rsidR="005A0816" w:rsidRPr="00D86F77" w:rsidRDefault="005A0816" w:rsidP="00F7579A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ама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зиёди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озон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асосан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ланди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22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–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26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мувофи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меояд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.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оро ч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меноманд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Пардаи озон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Давраи озон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Хати озон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озон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Манзараи озон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@77.</w:t>
      </w:r>
    </w:p>
    <w:p w:rsidR="005A0816" w:rsidRPr="00D86F77" w:rsidRDefault="005A0816" w:rsidP="00EF0E6A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умумии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озон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зиёд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нест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. Дар сурати ба 0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баробар будани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аррарии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озони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чанд миллеметраро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ташкил мекунад?</w:t>
      </w:r>
    </w:p>
    <w:p w:rsidR="005A0816" w:rsidRPr="00D86F77" w:rsidRDefault="005A0816" w:rsidP="00EF0E6A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3 – 5 мм;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8 – 10 мм;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1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3 – 15 мм;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35 – 45 мм;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0,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3 – 0,5 мм;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@78.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Ми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дори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гази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карбон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атмосфера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нисбати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бу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ғҳ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об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озон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кам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ё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зиёд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аст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Кам;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Зиёд;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Баробар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Аз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зиёд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 xml:space="preserve">Аз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ад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кам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4042EE">
      <w:pPr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@79.</w:t>
      </w:r>
    </w:p>
    <w:p w:rsidR="005A0816" w:rsidRPr="00D86F77" w:rsidRDefault="005A0816" w:rsidP="004042E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Ми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гази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карбон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аввали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асри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ХХ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0,029%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баробар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буда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.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оло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фоиз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баробар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шудааст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?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Зиёдтар аз 0, 035%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0, 085%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Дигар нашудааст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0, 045%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0, 055%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@80.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Сабаби зиёдшавии ми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гази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озон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вобаста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Аз меёр зиёд исифодабарии кандани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фоиданоки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занда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(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нафт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ангиштсанг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);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Аз меёр кам исифодабарии кандани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фоиданоки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занда (газ, нафт ва ангиштсанг);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Аз меёр зиёд исифодабарии об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зеризамин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Аз меёр зиёд исифодабарии об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изамини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Аз меёр зиёд шинондани дарахтон;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@81.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Гази карбон барои гузаштан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протсесси фотосинтез, а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eastAsia="ru-RU"/>
        </w:rPr>
        <w:t>амияти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eastAsia="ru-RU"/>
        </w:rPr>
        <w:t>дорад ё не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eastAsia="ru-RU"/>
        </w:rPr>
        <w:t>амияти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eastAsia="ru-RU"/>
        </w:rPr>
        <w:t>калон дорад;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eastAsia="ru-RU"/>
        </w:rPr>
        <w:t>амияти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на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eastAsia="ru-RU"/>
        </w:rPr>
        <w:t>дорад;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eastAsia="ru-RU"/>
        </w:rPr>
        <w:t>амияти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на он 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адар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eastAsia="ru-RU"/>
        </w:rPr>
        <w:t>калон дорад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Муайян карда нашудааст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Баробари оксиген а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eastAsia="ru-RU"/>
        </w:rPr>
        <w:t>амият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eastAsia="ru-RU"/>
        </w:rPr>
        <w:t>дорад;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@82.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Дар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100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млн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.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тона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чанги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кай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мав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уд аст?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28 млн. тона;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30 млн. тона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38 млн. тона;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48 млн. тона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58 млн. тона;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@83.</w:t>
      </w:r>
    </w:p>
    <w:p w:rsidR="005A0816" w:rsidRPr="00D86F77" w:rsidRDefault="005A0816" w:rsidP="003C121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Аэрозол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дорои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заряди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манфию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мусб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сабаби пайдоиши кадом майдони атмосфера мегарданд?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Электрик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Магнитики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Электромагнитики;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Радиотсони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Маълум нест;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@84.</w:t>
      </w:r>
    </w:p>
    <w:p w:rsidR="005A0816" w:rsidRPr="00D86F77" w:rsidRDefault="005A0816" w:rsidP="006A166A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Вобаста ба 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йирёбии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бисёр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хосият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пеш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ама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аво атмосфераро ба чанд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асос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удо кардан мумкин аст?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5;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6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3;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2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4;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@85.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Вобаста ба 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йирёбии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бисёр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хосият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пеш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ама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атмосфераро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5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асос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удо кардан мумкин аст. 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номбар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кунед?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ропосфера, стратосфера, мезосфера, термосфера ва экзосфера;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ропосфера, стратосфера, мезосфера, термосфера ва термопауза;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ропосфера, стратосфера, мезосфера, мезо ва экзосфера;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ропосфера, стратосфера, страто, термосфера ва экзосфера;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ропосфера, стратосфера, мезосфера, термосфера ва экзосфера, мезо- ва термопауза;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@86.</w:t>
      </w:r>
    </w:p>
    <w:p w:rsidR="005A0816" w:rsidRPr="00D86F77" w:rsidRDefault="005A0816" w:rsidP="00EA20DC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Вобаста ба 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йирёбии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бисёр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хосият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пеш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аз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ама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атмосфераро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5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асос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ва 4 –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гузаранда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удо кардан мумкин аст. 4 –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гузарандаро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номбар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кунед?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Тропо-, страто, мезо- ва термопауза;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ропосфера, стратосфера, мезосфера, мезо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ропосфера, стратосфера, мезо- ва термопауза;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Мезо- ва термопауза, стратосфера, мезосфера;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Стратосфера, мезосфера, термосфера ва экзосфера;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@87.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Дар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100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атмосфера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чанд млн. тона чанги кай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мав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уд аст?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" w:hAnsi="Times New Roman"/>
          <w:sz w:val="28"/>
          <w:szCs w:val="28"/>
          <w:lang w:eastAsia="ru-RU"/>
        </w:rPr>
        <w:t>$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80%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40%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90%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30%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60%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@88.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адди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болоии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тропосфера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экватор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17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километр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мувофи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мекунад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.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утб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бошад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километр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8-10 км;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8-15 км;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1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8-20 км;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8-35 км;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8-30 км;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@89.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" w:hAnsi="Times New Roman"/>
          <w:kern w:val="24"/>
          <w:sz w:val="28"/>
          <w:szCs w:val="28"/>
          <w:lang w:val="tt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арорат дар тропосфера дар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100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градус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паст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шуда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рафтан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мегирад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FC67D3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0,6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FC67D3">
      <w:pPr>
        <w:spacing w:after="0" w:line="240" w:lineRule="auto"/>
        <w:contextualSpacing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0,6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FC67D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0,6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FC67D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0,6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FC67D3">
      <w:pPr>
        <w:spacing w:after="0" w:line="240" w:lineRule="auto"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0,6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@90.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kern w:val="24"/>
          <w:sz w:val="28"/>
          <w:szCs w:val="28"/>
          <w:lang w:val="tg-Cyrl-TJ" w:eastAsia="ru-RU"/>
        </w:rPr>
        <w:t xml:space="preserve">Тропопауза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-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гузарандаест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байни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тропосфера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стратосфера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.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ама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абат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мушо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шудааст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– 92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– 90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– 96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– 98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– 100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@91.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kern w:val="24"/>
          <w:sz w:val="28"/>
          <w:szCs w:val="28"/>
          <w:lang w:val="tt-RU" w:eastAsia="ru-RU"/>
        </w:rPr>
        <w:t xml:space="preserve">Стратосфера 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>- аз тропосфера бо ч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фар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мекунад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>Бо он фар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мекунад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ки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ин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абат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заррача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аво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хеле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сирак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буда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бу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ғҳ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об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ариб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мав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>уд нестанд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>Бо он фар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мекунад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ки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ин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абат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заррача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аво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хеле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сирак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буда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бу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ғҳ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об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зиёданд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>Бо он фар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мекунад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ки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ин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абат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заррача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аво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хеле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сирак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буда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бу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ғҳ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об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аз 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ад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зиёданд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>Бо он фар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мекунад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ки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ин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абат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заррача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аво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хеле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сирак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буда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бу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ғҳ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об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аз 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ад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каманд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>Бо он фар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мекунад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ки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ин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абат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заррача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аво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хеле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калон буда, бу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ғҳ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об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t-RU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ариб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 w:eastAsia="ru-RU"/>
        </w:rPr>
        <w:t>мав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>уд нестанд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@92.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kern w:val="24"/>
          <w:sz w:val="28"/>
          <w:szCs w:val="28"/>
          <w:lang w:val="tt-RU"/>
        </w:rPr>
        <w:t xml:space="preserve">Мезосфера 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 xml:space="preserve">– бо пастшавии </w:t>
      </w:r>
      <w:r w:rsidRPr="00D86F77">
        <w:rPr>
          <w:rFonts w:ascii="Times New Roman" w:hAnsi="Times New Roman"/>
          <w:kern w:val="24"/>
          <w:sz w:val="28"/>
          <w:szCs w:val="28"/>
          <w:lang w:val="tt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/>
        </w:rPr>
        <w:t>арорат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/>
        </w:rPr>
        <w:t>баланд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/>
        </w:rPr>
        <w:t>фар</w:t>
      </w:r>
      <w:r w:rsidRPr="00D86F77">
        <w:rPr>
          <w:rFonts w:ascii="Times New Roman" w:hAnsi="Times New Roman"/>
          <w:kern w:val="24"/>
          <w:sz w:val="28"/>
          <w:szCs w:val="28"/>
          <w:lang w:val="tt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t-RU"/>
        </w:rPr>
        <w:t>мекунад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 xml:space="preserve">.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Дар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адди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по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>ё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н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арорат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градус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баробар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0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1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3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2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5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@93.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Дар термосфера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арорат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баланд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сари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нав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баланд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шуда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баланди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100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0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 w:eastAsia="ru-RU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 гузашта, дар баландии 150 км ба + 220 + 240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 w:eastAsia="ru-RU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, дар баланди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200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ариб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+ 500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 w:eastAsia="ru-RU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мерасад. Дар баландии 600 км он ба чанд градус сельсия мерасад?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+ 1500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 w:eastAsia="ru-RU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+ 2500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 w:eastAsia="ru-RU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+ 3500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 w:eastAsia="ru-RU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+ 4500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 w:eastAsia="ru-RU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+ 1800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 w:eastAsia="ru-RU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@94.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Аз соли чанд сар карда дар тад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атмосфера мушак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метеоролог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истифода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бурда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1950;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2000;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1945;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1961;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2021;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@95.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Аз соли чанд сар карда дар тад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от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атмосфера мушак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амсафар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сунъии Замин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истифода бурда мешавад?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1957;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2000;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1945;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1961;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2021;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@96.</w:t>
      </w:r>
    </w:p>
    <w:p w:rsidR="005A0816" w:rsidRPr="00D86F77" w:rsidRDefault="005A0816" w:rsidP="003D7FC2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Агар тамоми гармии аз фотосфераи Офтоб бароянда ба сат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Замин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омада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мерасид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онгох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тамоми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оби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ёнуси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он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дар давоми чанд сония бу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ғ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мешуд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1,5;</w:t>
      </w:r>
    </w:p>
    <w:p w:rsidR="005A0816" w:rsidRPr="00D86F77" w:rsidRDefault="005A0816" w:rsidP="003D7FC2">
      <w:pPr>
        <w:spacing w:after="0" w:line="240" w:lineRule="auto"/>
        <w:contextualSpacing/>
        <w:jc w:val="both"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15;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50;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30;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2,5;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@97.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Замин чанд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иссаи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гармии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Офтобро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бв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худ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абул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мекунад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1/2 млрд.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иссаи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гармиро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Times New Tojik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1/3 млрд.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иссаи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гармиро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Corbel"/>
          <w:sz w:val="28"/>
          <w:szCs w:val="28"/>
          <w:lang w:val="tg-Cyrl-TJ" w:eastAsia="ru-RU"/>
        </w:rPr>
        <w:t>1/4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млрд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иссаи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гармиро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1/6 млрд.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иссаи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гармиро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1/8 млрд.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иссаи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гармиро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@98.</w:t>
      </w:r>
    </w:p>
    <w:p w:rsidR="005A0816" w:rsidRPr="00D86F77" w:rsidRDefault="005A0816" w:rsidP="003D7FC2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Дар атмосфера ду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араёни нур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обил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ам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вомехўранд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.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Фар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байни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он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ном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дорад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Нурафкании эффектив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(</w:t>
      </w:r>
      <w:r w:rsidRPr="00D86F77">
        <w:rPr>
          <w:rFonts w:ascii="Times New Roman Tj" w:hAnsi="Times New Roman Tj"/>
          <w:iCs/>
          <w:kern w:val="24"/>
          <w:sz w:val="28"/>
          <w:szCs w:val="28"/>
          <w:lang w:val="tg-Cyrl-TJ"/>
        </w:rPr>
        <w:t>фоиданок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);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Нурафкании зиёдат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Нурафкании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ғ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айри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эффектив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Нурафкании норасо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Нурафкании дермонда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@99.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</w:rPr>
        <w:t>Барои тамоми Замин нурафкании эффективии солона ба чанд ккал-см</w:t>
      </w:r>
      <w:r w:rsidRPr="00D86F77">
        <w:rPr>
          <w:rFonts w:ascii="Times New Roman Tj" w:hAnsi="Times New Roman Tj"/>
          <w:kern w:val="24"/>
          <w:position w:val="13"/>
          <w:sz w:val="28"/>
          <w:szCs w:val="28"/>
          <w:vertAlign w:val="superscript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баробар мебошад?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Ба </w:t>
      </w:r>
      <w:r w:rsidRPr="00D86F77">
        <w:rPr>
          <w:rFonts w:ascii="Times New Roman Tj" w:hAnsi="Times New Roman Tj"/>
          <w:kern w:val="24"/>
          <w:sz w:val="28"/>
          <w:szCs w:val="28"/>
        </w:rPr>
        <w:t>46 ккал-см</w:t>
      </w:r>
      <w:r w:rsidRPr="00D86F77">
        <w:rPr>
          <w:rFonts w:ascii="Times New Roman Tj" w:hAnsi="Times New Roman Tj"/>
          <w:kern w:val="24"/>
          <w:position w:val="13"/>
          <w:sz w:val="28"/>
          <w:szCs w:val="28"/>
          <w:vertAlign w:val="superscript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Ба </w:t>
      </w:r>
      <w:r w:rsidRPr="00D86F77">
        <w:rPr>
          <w:rFonts w:ascii="Times New Roman Tj" w:hAnsi="Times New Roman Tj"/>
          <w:kern w:val="24"/>
          <w:sz w:val="28"/>
          <w:szCs w:val="28"/>
        </w:rPr>
        <w:t>48 ккал-см</w:t>
      </w:r>
      <w:r w:rsidRPr="00D86F77">
        <w:rPr>
          <w:rFonts w:ascii="Times New Roman Tj" w:hAnsi="Times New Roman Tj"/>
          <w:kern w:val="24"/>
          <w:position w:val="13"/>
          <w:sz w:val="28"/>
          <w:szCs w:val="28"/>
          <w:vertAlign w:val="superscript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Ба </w:t>
      </w:r>
      <w:r w:rsidRPr="00D86F77">
        <w:rPr>
          <w:rFonts w:ascii="Times New Roman Tj" w:hAnsi="Times New Roman Tj"/>
          <w:kern w:val="24"/>
          <w:sz w:val="28"/>
          <w:szCs w:val="28"/>
        </w:rPr>
        <w:t>56 ккал-см</w:t>
      </w:r>
      <w:r w:rsidRPr="00D86F77">
        <w:rPr>
          <w:rFonts w:ascii="Times New Roman Tj" w:hAnsi="Times New Roman Tj"/>
          <w:kern w:val="24"/>
          <w:position w:val="13"/>
          <w:sz w:val="28"/>
          <w:szCs w:val="28"/>
          <w:vertAlign w:val="superscript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Ба </w:t>
      </w:r>
      <w:r w:rsidRPr="00D86F77">
        <w:rPr>
          <w:rFonts w:ascii="Times New Roman Tj" w:hAnsi="Times New Roman Tj"/>
          <w:kern w:val="24"/>
          <w:sz w:val="28"/>
          <w:szCs w:val="28"/>
        </w:rPr>
        <w:t>66 ккал-см</w:t>
      </w:r>
      <w:r w:rsidRPr="00D86F77">
        <w:rPr>
          <w:rFonts w:ascii="Times New Roman Tj" w:hAnsi="Times New Roman Tj"/>
          <w:kern w:val="24"/>
          <w:position w:val="13"/>
          <w:sz w:val="28"/>
          <w:szCs w:val="28"/>
          <w:vertAlign w:val="superscript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Ба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36 ккал-см</w:t>
      </w:r>
      <w:r w:rsidRPr="00D86F77">
        <w:rPr>
          <w:rFonts w:ascii="Times New Roman Tj" w:hAnsi="Times New Roman Tj"/>
          <w:kern w:val="24"/>
          <w:position w:val="13"/>
          <w:sz w:val="28"/>
          <w:szCs w:val="28"/>
          <w:vertAlign w:val="superscript"/>
          <w:lang w:val="tg-Cyrl-TJ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@100.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</w:pP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обилияти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аз худ нур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ӯ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то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мав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ро гузаронидану дарозмав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ро ниго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доштани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атмосфера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эффекти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номида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Эффекти гулхан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Эффекти алоб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Эффекти пардаг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Эффекти вулкан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Эффекти гейзер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@101.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Бухоршав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– ин?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position w:val="13"/>
          <w:sz w:val="28"/>
          <w:szCs w:val="28"/>
          <w:vertAlign w:val="superscript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A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)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одисаи кандашавии молекулањои ало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идаи тез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аракаткунанда мебошад, ки дар нати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аи он заррача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ои об зан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ири молекулавиро канда аз сат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и замин ба атмосфера дохил мешаванд;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position w:val="13"/>
          <w:sz w:val="28"/>
          <w:szCs w:val="28"/>
          <w:vertAlign w:val="superscript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одисаи кандашавии молекулањои ало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идаи тез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аракаткунанда мебошад, ки дар нати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аи он заррача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ои об зан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ири молекулавиро канда аз сат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и замин ба кай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дохил мешаванд;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position w:val="13"/>
          <w:sz w:val="28"/>
          <w:szCs w:val="28"/>
          <w:vertAlign w:val="superscript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одисаи кандашавии зан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ало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идаи тез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аракаткунанда мебошад, ки дар нати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аи он заррача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ои барф зан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ири молекулавиро канда аз сат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и замин ба атмосфера дохил мешаванд;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position w:val="13"/>
          <w:sz w:val="28"/>
          <w:szCs w:val="28"/>
          <w:vertAlign w:val="superscript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одисаи кандашавии молекулањои ало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идаи суст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аракаткунанда мебошад, ки дар нати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аи он заррача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ои жола зан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ири молекулавиро канда аз сат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и замин ба атмосфера дохил мешаванд;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position w:val="13"/>
          <w:sz w:val="28"/>
          <w:szCs w:val="28"/>
          <w:vertAlign w:val="superscript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одисаи кандашавии молекулањои ало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идаи тез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аракаткунанда мебошад, ки дар нати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аи он заррача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ои санг зан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ири молекулавиро часпанда аз сат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и замин ба атмосфера дохил мешаванд;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@102.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Дар биёбон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Осиёи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Миёна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бухоршав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миллиметр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мерасад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1500 мм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2500 мм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3500 мм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5500 мм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6500 мм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@103.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Дар биёбон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Осиёи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Миёна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бухоршав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чанд миллиметр мерасад?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1500 мм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2500 мм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3500 мм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5500 мм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6500 мм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@104.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Абр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ои зонаи миёна дар баландии чанд метр 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ойгиранд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2000 – 6000 м;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3000 – 5000 м;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5000 – 6000 м;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1000 – 6000 м;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2000 – 1000 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@105.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Абр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ои зонаи поён дар баландии чанд метр 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ойгиранд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2000 м;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3000 м;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5000 м;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4000 м;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6000 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@106.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Аз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ати шакли беруна абр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о ба чанд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сим карда мешаванд?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10 м;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15 м;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30 м;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12 м;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16 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@107.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Максимуми абрнок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кай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мушо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Шабона;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зона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Паго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Нисфир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Шом;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@108.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Минимум абрнок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кай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мушо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зона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Шабона;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Паго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Нисфир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Шом;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@109.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Дар сурати аз 0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С паст будани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арорат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боришоти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атмосфер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шакли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меборад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Барф;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Борон;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Жола;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Борон-барф;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Борон – жола;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@110.</w:t>
      </w:r>
    </w:p>
    <w:p w:rsidR="005A0816" w:rsidRPr="00D86F77" w:rsidRDefault="005A0816" w:rsidP="0087388F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Жолабарфак бошад дар сурати хело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ам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зиёд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будани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намнокии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аво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тезу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бетартибона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часпидани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заррача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амал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меояд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.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Намнокии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аво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%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боя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бошад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Аз 100% баланд;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Аз 80% баланд;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Аз 90% баланд;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Аз 70% баланд;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То 100%;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@111.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Жола дар фасли гарми сол аз абр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т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дагии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борон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меборад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.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Андозаи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он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одатан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бачанд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миллиметр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баробар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6 – 20 мм;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1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6 – 20 мм;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60 – 200 мм;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2 – 6 мм;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10 – 100 мм;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@112.</w:t>
      </w:r>
    </w:p>
    <w:p w:rsidR="005A0816" w:rsidRPr="00D86F77" w:rsidRDefault="005A0816" w:rsidP="00DA6197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ab/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экваториалии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боришод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дар байни кадом 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ойгир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шудааст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10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20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40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30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50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@113.</w:t>
      </w:r>
    </w:p>
    <w:p w:rsidR="005A0816" w:rsidRPr="00D86F77" w:rsidRDefault="005A0816" w:rsidP="00DA6197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ab/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тропикии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боришод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дар байни кадом 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ойгир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шудааст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10-30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20-30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10-40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5-30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30-35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@114.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ab/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субтропикии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боришод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дар байни кадом 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ойгир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шудааст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35-40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20-30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10-40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5-30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30-35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@115.</w:t>
      </w:r>
    </w:p>
    <w:p w:rsidR="005A0816" w:rsidRPr="00D86F77" w:rsidRDefault="005A0816" w:rsidP="00DA6197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Боришоти зиёди солонаи сат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Замин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байни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кадом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ойгир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шудааст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20 шимолию-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30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40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15шимолию-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35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@116.</w:t>
      </w:r>
    </w:p>
    <w:p w:rsidR="005A0816" w:rsidRPr="00D86F77" w:rsidRDefault="005A0816" w:rsidP="00DA6197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Аз сат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Замин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бухоршав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1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сол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баробар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Боришот;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Боришот дар 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30-35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Боришот дар 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20-35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Боришот дар 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30-40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Боришот дар арз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10-35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шимолию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-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ануб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@117.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симоти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атмосфер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Замин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номида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Майдони барик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</w:rPr>
        <w:t>Майдони электрик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</w:rPr>
        <w:t>Майдони магнитики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увваи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барик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увваи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электреки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@118.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симоти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атмосфер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Замин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номида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Зинаи барик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</w:rPr>
        <w:t>Майдони бар</w:t>
      </w:r>
      <w:r w:rsidRPr="00D86F77">
        <w:rPr>
          <w:rFonts w:ascii="Times New Roman" w:hAnsi="Times New Roman"/>
          <w:kern w:val="24"/>
          <w:sz w:val="28"/>
          <w:szCs w:val="28"/>
        </w:rPr>
        <w:t>қӣ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</w:rPr>
        <w:t>Зинаи магнитики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увваи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барик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Зинаи электреки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@119.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Пастшавии зиччии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баланд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сабаби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Пастшавии фишори атмосфер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Баландшавии фишори атмосфер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Пастшавии намнокии;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Баландшавии намноки;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Пастшав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тез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зиёдшавии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фишори атмосфер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@120.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аракати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горизонталии 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аво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ч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номида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</w:rPr>
        <w:t>Бод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Сунами;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Сиклон;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Жола;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Борон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@121.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Бод дорои ч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Суръат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>,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увва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самт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Суръат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увва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Суръат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 xml:space="preserve"> в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 самт;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увва ва самт;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Суръат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>,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увва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, фишо ва самт;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@122.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Суръати бод бо ч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чен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карда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Бо м/с, км/с,бал (шкала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Бофо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т аз 0 то 12 балл);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Бо м/с, км/с;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Бо м/с, бал (шкала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Бофо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т аз 0 то 12 балл);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Бо км/с;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Б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ал (шкала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Бофо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т аз 0 то 12 балл);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@123.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Суръати бод дар ми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ёси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байналхалк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чен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карда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Бо узел (1узел ба 0,5 м/сония баробар мебошад);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Бо м/с, км/с,бал (шкала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Бофо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т аз 0 то 12 балл);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Бо м/с, бал (шкала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Бофо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т аз 0 то 12 балл);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Бо км/с;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Б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ал (шкала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Бофо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т аз 0 то 12 балл);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@124.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Суръати миёнаи бод дар сат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замин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/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сонияро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ташкил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мекунад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5-10 м/сонияро;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10-15 м/сонияро;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5-20 м/сонияро;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5-30 м/сонияро;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15-30 м/сонияро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@125.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увваи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бод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чен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карда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кг/м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 w:eastAsia="ru-RU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г/м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 w:eastAsia="ru-RU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т/м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 w:eastAsia="ru-RU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пуд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/м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 w:eastAsia="ru-RU"/>
        </w:rPr>
        <w:t>3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мг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/м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 w:eastAsia="ru-RU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@126.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Ба суръати бод чи таъсир мерас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н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>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д?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Зичии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аво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соиши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сат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Зичии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аво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С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оиши сат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Намнокии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аво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Фишори пасти сат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Замин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@127.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Дар 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аракати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бод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одиса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конвергенсия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дивергенсия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мушо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ида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м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ешавад. Аз ин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-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конвергенсия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чист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Як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ояшав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удошав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Баробаршав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Камшав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Фишурдашав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@128.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Дар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аракати бод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одиса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ои конвергенсия ва дивергенсия мушо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ида мешавад. Аз ин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-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дивергенсия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чист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удошав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Як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ояшав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Баробаршав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Камшав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Фишурдашав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@129.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авои нисбатан якхелаи дар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удуди муайян пайдошуда, ки ба тарзи горизонтал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азор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о километр ва ба тарз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вертикал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якчанд километр кашол меёбад, ч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номида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Анб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и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аво;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Намии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аво;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Гармии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аво;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Фишори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аво;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Зичии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аво;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@130.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Дар сат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замин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чор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географии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пайдоиш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ӯҳҳ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мав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.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номбар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кунед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экваториалии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;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тропикию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субтропикии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баланд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;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максимуми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баланди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зимистонаи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болои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материк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;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утбии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дорои фишори баланд;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тропикии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;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тропикию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субтропикии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баланд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;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максимуми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баланди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зимистонаи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болои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материк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;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утбии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дорои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баланд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тропикии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;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экваториалию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суб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тропикии фишори баланд; максимуми фишори баланди зимистонаи болои материк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;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утбии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дорои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баланд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экваториалии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баланд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;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тропикию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субтропикии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;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максимуми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баланди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зимистонаи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болои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материк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 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утбии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дорои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баланд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экваториалии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баландт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;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тропикию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субтропикии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баланд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;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максимуми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пасти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материк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;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утбии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дорои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@131.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Вобаста ба марказ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ои пайдоиш, чор типи географии анб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и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аворо фар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кардан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мумкин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.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номбар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кунед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F21E9F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Экваториал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тропик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ътадил (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утб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)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вилоят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ои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утбии фишори баланд;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Экваториал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тропик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ътадил, арктик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Экваториал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тропик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ътадил, антарктик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Экваториал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тропик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ътадил, субтропик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Экваториал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тропик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ътадил, экватор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@132.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Вобаста ба марказ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ои пайдоиш, чанд типи географии анб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и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аворо фар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кардан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мумкин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4;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6;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8;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3;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2;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@133.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авои арктик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(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антарктик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) аз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авои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ътадил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(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утб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) бо ч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фар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мекунад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арорати нисбатан паст, намнокии мутла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и кам ва чангнокии кам;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арорати нисбатан паст, намнокии мутла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и;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арорати нисбатан паст ва чангнокии кам;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амнокии мутла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и кам ва чангнокии кам;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арорати нисбатан паст ва фишори баланд;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@134.</w:t>
      </w:r>
    </w:p>
    <w:p w:rsidR="005A0816" w:rsidRPr="00D86F77" w:rsidRDefault="005A0816" w:rsidP="00F21E9F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Гуногунии сат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замин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нобаробар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гарму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хунукшавии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обию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хушк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сабаби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пайдоиши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мегардад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Муссон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Сиклон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Антисиклон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Фён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Шабнам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@135.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Нобаробар гарму хунукшавии сат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сабаби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йирёбии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мегардад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Фишор;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арорат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Нами;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Зич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Фишор ва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арорат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@136.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Нобаробар гарму хунукшавии сат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сабаби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йирёбии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мегардад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.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Гуногунии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фишор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сабаби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пайдоишавии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мегардад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Сиклону антисиклон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Сиклону;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Антисиклон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Муссон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Фён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@137.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Диаметри антисиклон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одатан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кмилометро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ташкил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мекунанд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1500-3000;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2500-3000;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1500-4000;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3500-5000;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4500-5000;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@138.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Баландии антисиклон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одатан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кмилометро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ташкил мекунанд?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Аз 2-4 км, баъзан аз 15-20 км;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Аз 4-5 км, баъзан аз 15-20 км;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Аз12-14 км, баъзан аз 15-20 км;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Аз 22-24 км, баъзан аз 25-40 км;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Аз 32-34 км, баъзан аз 25-30 км;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@139.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Сиклон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суръати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километр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як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соат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аракат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мекунанд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30-50 км\соат;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50-60 км\соат;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60-70 км\соат;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80-90 км\соат</w:t>
      </w:r>
      <w:r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90-100 км\соат;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@140.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Дар пайдоиши антисиклон чанд давраро мушо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кардан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мумкин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3;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4;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2;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5;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6;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@141.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kern w:val="24"/>
          <w:sz w:val="28"/>
          <w:szCs w:val="28"/>
          <w:lang w:val="tg-Cyrl-TJ" w:eastAsia="ru-RU"/>
        </w:rPr>
        <w:t>Бриз</w:t>
      </w:r>
      <w:r w:rsidRPr="00D86F77">
        <w:rPr>
          <w:rFonts w:ascii="Times New Roman" w:hAnsi="Times New Roman"/>
          <w:bCs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bCs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bCs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bCs/>
          <w:kern w:val="24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bCs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bCs/>
          <w:kern w:val="24"/>
          <w:sz w:val="28"/>
          <w:szCs w:val="28"/>
          <w:lang w:val="tg-Cyrl-TJ" w:eastAsia="ru-RU"/>
        </w:rPr>
        <w:t>ч</w:t>
      </w:r>
      <w:r w:rsidRPr="00D86F77">
        <w:rPr>
          <w:rFonts w:ascii="Times New Roman" w:hAnsi="Times New Roman"/>
          <w:bCs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bCs/>
          <w:kern w:val="24"/>
          <w:sz w:val="28"/>
          <w:szCs w:val="28"/>
          <w:lang w:val="tg-Cyrl-TJ" w:eastAsia="ru-RU"/>
        </w:rPr>
        <w:t xml:space="preserve"> вобастаанд?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Аз 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>й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ирёбии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шабонар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Аз 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>й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ирёбии намии шаб;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Аз 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>й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ирёбии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шаб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Аз 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>й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ирёбии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арорати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з;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Аз 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/>
          <w:kern w:val="24"/>
          <w:sz w:val="28"/>
          <w:szCs w:val="28"/>
          <w:lang w:val="tt-RU" w:eastAsia="ru-RU"/>
        </w:rPr>
        <w:t>й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ирёбии намии 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з;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@142.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bCs/>
          <w:kern w:val="24"/>
          <w:sz w:val="28"/>
          <w:szCs w:val="28"/>
          <w:lang w:val="tg-Cyrl-TJ"/>
        </w:rPr>
        <w:t>Фён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– 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A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) </w:t>
      </w:r>
      <w:r w:rsidRPr="00D86F77">
        <w:rPr>
          <w:rFonts w:ascii="Times New Roman Tj" w:hAnsi="Times New Roman Tj"/>
          <w:bCs/>
          <w:kern w:val="24"/>
          <w:sz w:val="28"/>
          <w:szCs w:val="28"/>
          <w:lang w:val="tg-Cyrl-TJ"/>
        </w:rPr>
        <w:t>Б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оди гарм, хушк ва дорои суръати тез, ки аз к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ӯҳ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поён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аракат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мекунад;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B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) </w:t>
      </w:r>
      <w:r w:rsidRPr="00D86F77">
        <w:rPr>
          <w:rFonts w:ascii="Times New Roman Tj" w:hAnsi="Times New Roman Tj"/>
          <w:bCs/>
          <w:kern w:val="24"/>
          <w:sz w:val="28"/>
          <w:szCs w:val="28"/>
          <w:lang w:val="tg-Cyrl-TJ"/>
        </w:rPr>
        <w:t>Б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оди хунук, хушк ва дорои суръати тез, ки аз к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ӯҳ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поён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аракат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мекунад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</w:t>
      </w:r>
      <w:r w:rsidRPr="00D86F77">
        <w:rPr>
          <w:rFonts w:ascii="Times New Roman" w:hAnsi="Times New Roman"/>
          <w:sz w:val="28"/>
          <w:szCs w:val="28"/>
          <w:lang w:val="en-GB" w:eastAsia="ru-RU"/>
        </w:rPr>
        <w:t>C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) </w:t>
      </w:r>
      <w:r w:rsidRPr="00D86F77">
        <w:rPr>
          <w:rFonts w:ascii="Times New Roman Tj" w:hAnsi="Times New Roman Tj"/>
          <w:bCs/>
          <w:kern w:val="24"/>
          <w:sz w:val="28"/>
          <w:szCs w:val="28"/>
          <w:lang w:val="tg-Cyrl-TJ"/>
        </w:rPr>
        <w:t>Б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оди хунук, нам ва дорои суръати суст, ки аз к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ӯҳ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поён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аракат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мекунад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bCs/>
          <w:kern w:val="24"/>
          <w:sz w:val="28"/>
          <w:szCs w:val="28"/>
          <w:lang w:val="tg-Cyrl-TJ"/>
        </w:rPr>
        <w:t>Б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оди гарм, хушк ва дорои суръати тез, ки аз поён ба к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ӯҳ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аракат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мекунад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E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) </w:t>
      </w:r>
      <w:r w:rsidRPr="00D86F77">
        <w:rPr>
          <w:rFonts w:ascii="Times New Roman Tj" w:hAnsi="Times New Roman Tj"/>
          <w:bCs/>
          <w:kern w:val="24"/>
          <w:sz w:val="28"/>
          <w:szCs w:val="28"/>
          <w:lang w:val="tg-Cyrl-TJ"/>
        </w:rPr>
        <w:t>Б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оди хунук, ки аз поён ба к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ӯҳ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аракат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мекунад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@143.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</w:rPr>
      </w:pPr>
      <w:r w:rsidRPr="00D86F77">
        <w:rPr>
          <w:rFonts w:ascii="Times New Roman Tj" w:hAnsi="Times New Roman Tj"/>
          <w:kern w:val="24"/>
          <w:sz w:val="28"/>
          <w:szCs w:val="28"/>
        </w:rPr>
        <w:t>Ом</w:t>
      </w:r>
      <w:r w:rsidRPr="00D86F77">
        <w:rPr>
          <w:rFonts w:ascii="Times New Roman" w:hAnsi="Times New Roman"/>
          <w:kern w:val="24"/>
          <w:sz w:val="28"/>
          <w:szCs w:val="28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зиши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обу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аво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пешг</w:t>
      </w:r>
      <w:r w:rsidRPr="00D86F77">
        <w:rPr>
          <w:rFonts w:ascii="Times New Roman" w:hAnsi="Times New Roman"/>
          <w:kern w:val="24"/>
          <w:sz w:val="28"/>
          <w:szCs w:val="28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ии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он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ч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амият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дорад</w:t>
      </w:r>
      <w:r w:rsidRPr="00D86F77">
        <w:rPr>
          <w:rFonts w:ascii="Times New Roman Tj" w:hAnsi="Times New Roman Tj"/>
          <w:kern w:val="24"/>
          <w:sz w:val="28"/>
          <w:szCs w:val="28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</w:t>
      </w:r>
      <w:r w:rsidRPr="00D86F77">
        <w:rPr>
          <w:rFonts w:ascii="Times New Roman" w:hAnsi="Times New Roman"/>
          <w:sz w:val="28"/>
          <w:szCs w:val="28"/>
          <w:lang w:val="en-GB" w:eastAsia="ru-RU"/>
        </w:rPr>
        <w:t>A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) </w:t>
      </w:r>
      <w:r w:rsidRPr="00D86F77">
        <w:rPr>
          <w:rFonts w:ascii="Times New Roman Tj" w:hAnsi="Times New Roman Tj"/>
          <w:kern w:val="24"/>
          <w:sz w:val="28"/>
          <w:szCs w:val="28"/>
        </w:rPr>
        <w:t>А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амияти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илм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</w:rPr>
        <w:t>-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амал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</w:t>
      </w:r>
      <w:r w:rsidRPr="00D86F77">
        <w:rPr>
          <w:rFonts w:ascii="Times New Roman" w:hAnsi="Times New Roman"/>
          <w:sz w:val="28"/>
          <w:szCs w:val="28"/>
          <w:lang w:val="en-GB" w:eastAsia="ru-RU"/>
        </w:rPr>
        <w:t>B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амияти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илм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</w:t>
      </w:r>
      <w:r w:rsidRPr="00D86F77">
        <w:rPr>
          <w:rFonts w:ascii="Times New Roman" w:hAnsi="Times New Roman"/>
          <w:sz w:val="28"/>
          <w:szCs w:val="28"/>
          <w:lang w:val="en-GB" w:eastAsia="ru-RU"/>
        </w:rPr>
        <w:t>C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амияти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амал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амияти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назарияви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</w:t>
      </w:r>
      <w:r w:rsidRPr="00D86F77">
        <w:rPr>
          <w:rFonts w:ascii="Times New Roman" w:hAnsi="Times New Roman"/>
          <w:sz w:val="28"/>
          <w:szCs w:val="28"/>
          <w:lang w:val="en-GB" w:eastAsia="ru-RU"/>
        </w:rPr>
        <w:t>E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амият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надорад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@144.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Ба пешг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обу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аво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кадом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исми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метеорология маш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ул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Метеорологияи синоптик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Метеорологияи оптик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Метеорологияи ма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ро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Метеорологияи кай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Метеорологияи 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ёнус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@145.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Пешг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доимии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обу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аво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ИДМ</w:t>
      </w:r>
      <w:r w:rsidRPr="00D86F77">
        <w:rPr>
          <w:rFonts w:ascii="Times New Roman Tj" w:hAnsi="Times New Roman Tj"/>
          <w:kern w:val="24"/>
          <w:sz w:val="28"/>
          <w:szCs w:val="28"/>
          <w:lang w:val="tt-RU"/>
        </w:rPr>
        <w:t>,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бо истифодабарии усули Б. П. Мултановский соли чанд сар шудааст?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Соли 1922;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Соли 1929;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Соли 1942;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Соли 1962;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Соли 1928;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@146.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обии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замин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номида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Гидросфера;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Атмосфера;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Литосфера;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Биосфера;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Тропосфера;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@147.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Чанд фоизи сат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Замин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оби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ёнус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пушида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шудааст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70%;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90%;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80%;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50%;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100%;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@148.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Об минерали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имматба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отарини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Замин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мебошад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. </w:t>
      </w:r>
      <w:r w:rsidRPr="00D86F77">
        <w:rPr>
          <w:rFonts w:ascii="Times New Roman Tj" w:hAnsi="Times New Roman Tj"/>
          <w:kern w:val="24"/>
          <w:sz w:val="28"/>
          <w:szCs w:val="28"/>
        </w:rPr>
        <w:t>Он дар табиат дар се шакл вомехўрад, он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оро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номбар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кунед</w:t>
      </w:r>
      <w:r>
        <w:rPr>
          <w:rFonts w:ascii="Times New Roman Tj" w:hAnsi="Times New Roman Tj"/>
          <w:kern w:val="24"/>
          <w:sz w:val="28"/>
          <w:szCs w:val="28"/>
        </w:rPr>
        <w:t xml:space="preserve">: 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</w:rPr>
        <w:t>Газ, моеъ ва сахт;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</w:rPr>
        <w:t>Газ, моеъ ва нимсахт;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</w:rPr>
        <w:t>Газ, моеъ ва плазма;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</w:rPr>
        <w:t>Газ, моеъ ва нимплазма;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</w:rPr>
        <w:t>Газ, моеъ ва бисёр сахт;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@149.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Об минерали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имматба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отарини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Замин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мебошад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. </w:t>
      </w:r>
      <w:r w:rsidRPr="00D86F77">
        <w:rPr>
          <w:rFonts w:ascii="Times New Roman Tj" w:hAnsi="Times New Roman Tj"/>
          <w:kern w:val="24"/>
          <w:sz w:val="28"/>
          <w:szCs w:val="28"/>
        </w:rPr>
        <w:t>Он дар табиат дар чанд шакл вомехўрад?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3;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5;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4;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2;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6;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@150.</w:t>
      </w:r>
    </w:p>
    <w:p w:rsidR="005A0816" w:rsidRPr="00D86F77" w:rsidRDefault="005A0816" w:rsidP="001F60B4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Оби тоза дар фишори му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аррар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арорати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градус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селсия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шад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100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90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80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95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98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@151.</w:t>
      </w:r>
    </w:p>
    <w:p w:rsidR="005A0816" w:rsidRPr="00D86F77" w:rsidRDefault="005A0816" w:rsidP="00E128C2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Оби тоза дар фишори му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аррар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арорати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градус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селсия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ях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мебандад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0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9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2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1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3</w:t>
      </w:r>
      <w:r w:rsidRPr="00D86F77">
        <w:rPr>
          <w:rFonts w:ascii="Times New Roman Tj" w:hAnsi="Times New Roman Tj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@152.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</w:rPr>
        <w:t>Гардиши умуми</w:t>
      </w:r>
      <w:r w:rsidRPr="00D86F77">
        <w:rPr>
          <w:rFonts w:ascii="Times New Roman" w:hAnsi="Times New Roman"/>
          <w:kern w:val="24"/>
          <w:sz w:val="28"/>
          <w:szCs w:val="28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онии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об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ч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сабаб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амал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меояд</w:t>
      </w:r>
      <w:r w:rsidRPr="00D86F77">
        <w:rPr>
          <w:rFonts w:ascii="Times New Roman Tj" w:hAnsi="Times New Roman Tj"/>
          <w:kern w:val="24"/>
          <w:sz w:val="28"/>
          <w:szCs w:val="28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Аз сабаби доштани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обилияти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як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олат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олати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дигар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гузашта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: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газ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-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моеъ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-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сахт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Аз сабаби доштани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обилияти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як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олат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олати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дигар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гузаштан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: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газ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-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моеъ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Аз сабаби доштани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обилияти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як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олат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олати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дигар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гузашта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: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газ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-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сахт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 xml:space="preserve">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Аз сабаби доштани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обилияти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як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олат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олати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дигар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гузашта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: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газ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-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моеъ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-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нисахт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Аз сабаби доштани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обилияти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як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олат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олати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дигар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гузашта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: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газ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-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моеъ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-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плазма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@153.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Дар гардиши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умуми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онии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об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пеш аз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ама роли калонро ч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мебозанд?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</w:t>
      </w:r>
      <w:r w:rsidRPr="00D86F77">
        <w:rPr>
          <w:rFonts w:ascii="Times New Roman" w:hAnsi="Times New Roman"/>
          <w:sz w:val="28"/>
          <w:szCs w:val="28"/>
          <w:lang w:val="en-GB" w:eastAsia="ru-RU"/>
        </w:rPr>
        <w:t>A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Нурафкании офтоб ва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увваи кашиши замин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B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Нурафкании офтоб ва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увваи кашиши офтобн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C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Нурафкании офтоб ва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увваи кашиши мо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тоб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Нурафкании офтоб ва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увваи кашиши миррих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E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Нурафкании офтоб ва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увваи кашиши зу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ал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@154.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</w:rPr>
        <w:t>Нимкураи шимол чанд фоиз аз хушк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фоиз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об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иборат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аст</w:t>
      </w:r>
      <w:r w:rsidRPr="00D86F77">
        <w:rPr>
          <w:rFonts w:ascii="Times New Roman Tj" w:hAnsi="Times New Roman Tj"/>
          <w:kern w:val="24"/>
          <w:sz w:val="28"/>
          <w:szCs w:val="28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</w:rPr>
        <w:t>39 % аз хушк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61%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об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</w:rPr>
        <w:t>45 % аз хушк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55%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об</w:t>
      </w:r>
      <w:r w:rsidRPr="00D86F77">
        <w:rPr>
          <w:rFonts w:ascii="Times New Roman Tj" w:hAnsi="Times New Roman Tj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</w:rPr>
        <w:t>50 % аз хушк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50%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об</w:t>
      </w:r>
      <w:r w:rsidRPr="00D86F77">
        <w:rPr>
          <w:rFonts w:ascii="Times New Roman Tj" w:hAnsi="Times New Roman Tj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</w:rPr>
        <w:t>30 % аз хушк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70%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об</w:t>
      </w:r>
      <w:r w:rsidRPr="00D86F77">
        <w:rPr>
          <w:rFonts w:ascii="Times New Roman Tj" w:hAnsi="Times New Roman Tj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</w:rPr>
        <w:t>55 % аз хушк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45%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об</w:t>
      </w:r>
      <w:r w:rsidRPr="00D86F77">
        <w:rPr>
          <w:rFonts w:ascii="Times New Roman Tj" w:hAnsi="Times New Roman Tj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@155.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Нимкураи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ануби чанд фоиз аз хушк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фоиз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об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иборат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</w:rPr>
        <w:t>81% аз об ва 19 % аз хушк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</w:rPr>
        <w:t>80% аз об ва 20 % аз хушк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</w:rPr>
        <w:t>85% аз об ва 15 % аз хушк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</w:rPr>
        <w:t>90% аз об ва 10 % аз хушк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</w:rPr>
        <w:t>60% аз об ва 40 % аз хушк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@156.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ёнуси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фоизи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тамоми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гидросфераро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мегирад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94%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98%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93%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95%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90%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@157.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ёнус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аввалин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бор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тарафи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пан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сим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карда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шуд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Б. Варениус соли 1650;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Б. Варениус соли 1950;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С.М. Виниченко соли 1956;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Б. Варениус соли 1850;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Б. Варениус соли 1750;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@158.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Соли чанд 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ёнус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чор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сим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карда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шуда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буд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оло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абули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умум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1935;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1950;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1756;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1945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1890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@159.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Чу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урии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миёнаи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ёнус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метр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наздик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4000;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6000;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8000;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3000;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7000;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@160.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Агар тамоми оби уќёнусро ба сат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Замин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баробар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сим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кунем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онго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вай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абати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метра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пўшида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2700 м;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2300 м;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8000 м;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2600 м;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7000 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@161.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исми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оби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ёнус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дорои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хосият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химиявию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физик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худ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хос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буда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амсоя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андозае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фар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мекунад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номида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ёнус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авз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л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Обанбор;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@162.</w:t>
      </w:r>
    </w:p>
    <w:p w:rsidR="005A0816" w:rsidRPr="00D86F77" w:rsidRDefault="005A0816" w:rsidP="00166616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Дар байни мардум баъзан маф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уми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афт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маълум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мебошад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.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Ин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фањмиши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хело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барва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пайдо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шуда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нисбат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дода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7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ре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асри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XV ба мусулмон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маълум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буд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кадом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оянд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Миёназамин, Сурх, Африкаи Шар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Африкаи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арб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Хитой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, Хали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Форс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ёнуси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Миёназамин, Сурх, Африкаи Шар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Африкаи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арб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Хитой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Хали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Форс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ба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Сиё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Миёназамин, Арал, Африкаи Шар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Африкаи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арб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Хитой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Хали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Форс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ёнуси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Шимоли;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Миёназамин, Сурх, Африкаи Шар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Африкаи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арб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, Каспий, Хали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Форс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ба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Сиё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Миёназамин, Сурх, Африкаи Шар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Африкаи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арб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Хитой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Хали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Форс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ёнуси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Ором;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@163.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Майдони умумии ба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фоизи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акваторияи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ёнус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баробар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мебошад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18 %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28 %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10 %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14 %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38 %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@164.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оби ба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фоизи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аоби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ёнусро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ташкил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мекунад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10 %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18 %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15%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20 %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38 %;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@165.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ама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калонтарини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ёнус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кадом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масо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баробар аст?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Араб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масо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аташ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4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млн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592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.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км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Хазар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масо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аташ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4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млн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592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.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км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Арал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масо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аташ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4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млн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592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.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км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Балтик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масо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аташ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4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млн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592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.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км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Сиё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масо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аташ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4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млн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592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.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км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@166.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ама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хурдтарини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ёнус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кадом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масо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баробар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Мармар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масо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аташ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12 км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 w:eastAsia="ru-RU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Мармар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масо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аташ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15 км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 w:eastAsia="ru-RU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Мармар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масо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аташ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32 км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 w:eastAsia="ru-RU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Мармар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масо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аташ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52 км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 w:eastAsia="ru-RU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Мармар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масо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аташ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18 км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 w:eastAsia="ru-RU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@167.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исми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ёнуси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они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воситаи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тар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со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ил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ёнус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удо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шуда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хосият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физикию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химиявиашон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оби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ёнус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фар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намекунанд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номида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мешаванд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Хали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Губа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Бухта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Обанбор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Фиорд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@168.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Хали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тангу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уре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ойи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пиряхи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водигии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мў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ташам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пас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об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шудани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вай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пайдо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номида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Фиорд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Губа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Бухта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Губа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Хали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@169.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Хали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хуртараке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воситаи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ним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азира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ё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димо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ае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ёнус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удо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мешаванд, ч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номида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Бухта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Губа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Фиорд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Хали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@170.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Хали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хурди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дарозр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й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резишго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дарё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ном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дорад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Губа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Бухта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Фиорд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Хали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@171.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Тасмаи тунуки обие, ки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исми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ёнусро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пайваста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ду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исми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хушкиро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ам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мекунанд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номида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Гулуго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Губа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Бухта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Фиорд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Хали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@172.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оби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ёнуси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шароити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аррари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монанд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аст?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Геоид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Курра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Давра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Элепсоид;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Дандон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арра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@173.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Сабаб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йирёбии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ёнус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гурў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удо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4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3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5;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6;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@174.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Сабаб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ғ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йирёбии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ёнус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ду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гурў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удо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он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номбар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кунед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идрократ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геократ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идрократ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биократ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идрократ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литократ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Г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идрократ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ва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термократ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Термократ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ва геократ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@175.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Дар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исми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зиёди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Европа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(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соби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СССР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)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ёнус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аз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со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или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кадом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ба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р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исоб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гирифта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Балтика (Кронштат);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Сиё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Ба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ри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Каспий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Кули Арал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Анадыр;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@176.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Ш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оби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ёнус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чен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карда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мешавад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</w:rPr>
        <w:t>Промилл (%);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М</w:t>
      </w:r>
      <w:r w:rsidRPr="00D86F77">
        <w:rPr>
          <w:rFonts w:ascii="Times New Roman Tj" w:hAnsi="Times New Roman Tj"/>
          <w:kern w:val="24"/>
          <w:sz w:val="28"/>
          <w:szCs w:val="28"/>
        </w:rPr>
        <w:t>илл (%);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</w:rPr>
        <w:t>Градус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Фоиз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Киллом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илл (%);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@177.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Агар тамоми намаки дар оби 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ёнус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бударо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аъри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ёнус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баробар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та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сим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кунем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онго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вай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абати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метра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таги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ёнусро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мепушонад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60;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90;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70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10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30;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@178.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Агар тамоми намаки дар оби 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ёнус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бударо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хушки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баробар та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сим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кунем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онго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вай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бо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абати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метра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мепушонад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</w:rPr>
        <w:t>153;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190;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170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110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130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@179.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Ми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дори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умумии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намаки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оби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eastAsia="ru-RU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eastAsia="ru-RU"/>
        </w:rPr>
        <w:t>қ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ёнус ба чанд тонна баробар аст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en-US" w:eastAsia="ru-RU"/>
        </w:rPr>
        <w:t>50 10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en-US" w:eastAsia="ru-RU"/>
        </w:rPr>
        <w:t>16</w:t>
      </w:r>
      <w:r w:rsidRPr="00D86F77">
        <w:rPr>
          <w:rFonts w:ascii="Times New Roman Tj" w:hAnsi="Times New Roman Tj"/>
          <w:kern w:val="24"/>
          <w:sz w:val="28"/>
          <w:szCs w:val="28"/>
          <w:lang w:val="en-US" w:eastAsia="ru-RU"/>
        </w:rPr>
        <w:t xml:space="preserve"> 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т</w:t>
      </w:r>
      <w:r w:rsidRPr="00D86F77">
        <w:rPr>
          <w:rFonts w:ascii="Times New Roman Tj" w:hAnsi="Times New Roman Tj"/>
          <w:kern w:val="24"/>
          <w:sz w:val="28"/>
          <w:szCs w:val="28"/>
          <w:lang w:val="en-US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en-US" w:eastAsia="ru-RU"/>
        </w:rPr>
        <w:t>60 10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en-US" w:eastAsia="ru-RU"/>
        </w:rPr>
        <w:t>16</w:t>
      </w:r>
      <w:r w:rsidRPr="00D86F77">
        <w:rPr>
          <w:rFonts w:ascii="Times New Roman Tj" w:hAnsi="Times New Roman Tj"/>
          <w:kern w:val="24"/>
          <w:sz w:val="28"/>
          <w:szCs w:val="28"/>
          <w:lang w:val="en-US" w:eastAsia="ru-RU"/>
        </w:rPr>
        <w:t xml:space="preserve"> 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т</w:t>
      </w:r>
      <w:r w:rsidRPr="00D86F77">
        <w:rPr>
          <w:rFonts w:ascii="Times New Roman Tj" w:hAnsi="Times New Roman Tj"/>
          <w:kern w:val="24"/>
          <w:sz w:val="28"/>
          <w:szCs w:val="28"/>
          <w:lang w:val="en-US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en-US" w:eastAsia="ru-RU"/>
        </w:rPr>
        <w:t>80 10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en-US" w:eastAsia="ru-RU"/>
        </w:rPr>
        <w:t>16</w:t>
      </w:r>
      <w:r w:rsidRPr="00D86F77">
        <w:rPr>
          <w:rFonts w:ascii="Times New Roman Tj" w:hAnsi="Times New Roman Tj"/>
          <w:kern w:val="24"/>
          <w:sz w:val="28"/>
          <w:szCs w:val="28"/>
          <w:lang w:val="en-US" w:eastAsia="ru-RU"/>
        </w:rPr>
        <w:t xml:space="preserve"> 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т</w:t>
      </w:r>
      <w:r w:rsidRPr="00D86F77">
        <w:rPr>
          <w:rFonts w:ascii="Times New Roman Tj" w:hAnsi="Times New Roman Tj"/>
          <w:kern w:val="24"/>
          <w:sz w:val="28"/>
          <w:szCs w:val="28"/>
          <w:lang w:val="en-US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en-US" w:eastAsia="ru-RU"/>
        </w:rPr>
        <w:t>90 10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en-US" w:eastAsia="ru-RU"/>
        </w:rPr>
        <w:t>16</w:t>
      </w:r>
      <w:r w:rsidRPr="00D86F77">
        <w:rPr>
          <w:rFonts w:ascii="Times New Roman Tj" w:hAnsi="Times New Roman Tj"/>
          <w:kern w:val="24"/>
          <w:sz w:val="28"/>
          <w:szCs w:val="28"/>
          <w:lang w:val="en-US" w:eastAsia="ru-RU"/>
        </w:rPr>
        <w:t xml:space="preserve"> </w:t>
      </w:r>
      <w:r w:rsidRPr="00D86F77">
        <w:rPr>
          <w:rFonts w:ascii="Times New Roman Tj" w:hAnsi="Times New Roman Tj"/>
          <w:kern w:val="24"/>
          <w:sz w:val="28"/>
          <w:szCs w:val="28"/>
          <w:lang w:eastAsia="ru-RU"/>
        </w:rPr>
        <w:t>т</w:t>
      </w:r>
      <w:r w:rsidRPr="00D86F77">
        <w:rPr>
          <w:rFonts w:ascii="Times New Roman Tj" w:hAnsi="Times New Roman Tj"/>
          <w:kern w:val="24"/>
          <w:sz w:val="28"/>
          <w:szCs w:val="28"/>
          <w:lang w:val="en-US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>30 10</w:t>
      </w:r>
      <w:r w:rsidRPr="00D86F77">
        <w:rPr>
          <w:rFonts w:ascii="Times New Roman Tj" w:hAnsi="Times New Roman Tj"/>
          <w:kern w:val="24"/>
          <w:position w:val="11"/>
          <w:sz w:val="28"/>
          <w:szCs w:val="28"/>
          <w:vertAlign w:val="superscript"/>
          <w:lang w:val="tg-Cyrl-TJ" w:eastAsia="ru-RU"/>
        </w:rPr>
        <w:t>16</w:t>
      </w:r>
      <w:r w:rsidRPr="00D86F77">
        <w:rPr>
          <w:rFonts w:ascii="Times New Roman Tj" w:hAnsi="Times New Roman Tj"/>
          <w:kern w:val="24"/>
          <w:sz w:val="28"/>
          <w:szCs w:val="28"/>
          <w:lang w:val="tg-Cyrl-TJ" w:eastAsia="ru-RU"/>
        </w:rPr>
        <w:t xml:space="preserve"> т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@180.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Ш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рии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миёнаи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оби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ёнус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чанд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фоиз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баробар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аст?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35 %;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40 %;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45 %;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15 %;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10 %;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@181.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Оксиген ба оби 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ёнус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аз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дохил мешавад?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Атмосфера инчунин ба воситаи фотосинтез</w:t>
      </w:r>
      <w:r w:rsidRPr="00D86F77">
        <w:rPr>
          <w:rFonts w:ascii="Times New Roman Tj" w:hAnsi="Times New Roman Tj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Термосфера инчунин ба воситаи фотосинтез;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Литосфера инчунин ба воситаи фотосинтез;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Ионосфера инчунин ба воситаи фотосинтез;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Тропосфера инчунин ба воситаи фотосинтез;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@182.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Оксиген ба оби 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ёнус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аз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атмосфера инчунин ба воситаи фотосинтез дохил шуда, асосан то кадом чу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ури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мав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уд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мебошад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200 м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1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200 м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2000 м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400 м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600 м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@183.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 w:cs="+mn-cs"/>
          <w:bCs/>
          <w:kern w:val="24"/>
          <w:sz w:val="28"/>
          <w:szCs w:val="28"/>
          <w:lang w:val="tg-Cyrl-TJ"/>
        </w:rPr>
        <w:t>Зиччии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оби у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ёнус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нисбати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вай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дар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арорати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додашуда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дар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оби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тоза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дорои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арорати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чанд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градус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селсия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мебошад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+4</w:t>
      </w:r>
      <w:r w:rsidRPr="00D86F77">
        <w:rPr>
          <w:rFonts w:ascii="Times New Roman Tj" w:hAnsi="Times New Roman Tj" w:cs="+mn-cs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С</w:t>
      </w:r>
      <w:r w:rsidRPr="00D86F77">
        <w:rPr>
          <w:rFonts w:ascii="Times New Roman Tj" w:hAnsi="Times New Roman Tj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+6</w:t>
      </w:r>
      <w:r w:rsidRPr="00D86F77">
        <w:rPr>
          <w:rFonts w:ascii="Times New Roman Tj" w:hAnsi="Times New Roman Tj" w:cs="+mn-cs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С</w:t>
      </w:r>
      <w:r w:rsidRPr="00D86F77">
        <w:rPr>
          <w:rFonts w:ascii="Times New Roman Tj" w:hAnsi="Times New Roman Tj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+2</w:t>
      </w:r>
      <w:r w:rsidRPr="00D86F77">
        <w:rPr>
          <w:rFonts w:ascii="Times New Roman Tj" w:hAnsi="Times New Roman Tj" w:cs="+mn-cs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С</w:t>
      </w:r>
      <w:r w:rsidRPr="00D86F77">
        <w:rPr>
          <w:rFonts w:ascii="Times New Roman Tj" w:hAnsi="Times New Roman Tj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+8</w:t>
      </w:r>
      <w:r w:rsidRPr="00D86F77">
        <w:rPr>
          <w:rFonts w:ascii="Times New Roman Tj" w:hAnsi="Times New Roman Tj" w:cs="+mn-cs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С</w:t>
      </w:r>
      <w:r w:rsidRPr="00D86F77">
        <w:rPr>
          <w:rFonts w:ascii="Times New Roman Tj" w:hAnsi="Times New Roman Tj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+5</w:t>
      </w:r>
      <w:r w:rsidRPr="00D86F77">
        <w:rPr>
          <w:rFonts w:ascii="Times New Roman Tj" w:hAnsi="Times New Roman Tj" w:cs="+mn-cs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@184.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 w:cs="+mn-cs"/>
          <w:bCs/>
          <w:kern w:val="24"/>
          <w:sz w:val="28"/>
          <w:szCs w:val="28"/>
        </w:rPr>
        <w:t>Фишори об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– дар сат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у</w:t>
      </w:r>
      <w:r w:rsidRPr="00D86F77">
        <w:rPr>
          <w:rFonts w:ascii="Times New Roman" w:hAnsi="Times New Roman"/>
          <w:kern w:val="24"/>
          <w:sz w:val="28"/>
          <w:szCs w:val="28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ёнус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ба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чанд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атмосфера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баробар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мебошад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1 атмосфера (</w:t>
      </w:r>
      <w:r w:rsidRPr="00D86F77">
        <w:rPr>
          <w:rFonts w:ascii="Times New Roman Tj" w:hAnsi="Times New Roman Tj" w:cs="+mn-cs"/>
          <w:iCs/>
          <w:kern w:val="24"/>
          <w:sz w:val="28"/>
          <w:szCs w:val="28"/>
          <w:lang w:val="tg-Cyrl-TJ"/>
        </w:rPr>
        <w:t>760 мм сутунчаи симоб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) баробар буда, дар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10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1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атмосфера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зиёд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шуда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рафтан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мегирад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4 атмосфера (</w:t>
      </w:r>
      <w:r w:rsidRPr="00D86F77">
        <w:rPr>
          <w:rFonts w:ascii="Times New Roman Tj" w:hAnsi="Times New Roman Tj" w:cs="+mn-cs"/>
          <w:iCs/>
          <w:kern w:val="24"/>
          <w:sz w:val="28"/>
          <w:szCs w:val="28"/>
          <w:lang w:val="tg-Cyrl-TJ"/>
        </w:rPr>
        <w:t>760 мм сутунчаи симоб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) баробар буда, дар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10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1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атмосфера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зиёд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шуда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рафтан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мегирад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6 атмосфера (</w:t>
      </w:r>
      <w:r w:rsidRPr="00D86F77">
        <w:rPr>
          <w:rFonts w:ascii="Times New Roman Tj" w:hAnsi="Times New Roman Tj" w:cs="+mn-cs"/>
          <w:iCs/>
          <w:kern w:val="24"/>
          <w:sz w:val="28"/>
          <w:szCs w:val="28"/>
          <w:lang w:val="tg-Cyrl-TJ"/>
        </w:rPr>
        <w:t>760 мм сутунчаи симоб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) баробар буда, дар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10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1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атмосфера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зиёд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шуда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рафтан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мегирад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10 атмосфера (</w:t>
      </w:r>
      <w:r w:rsidRPr="00D86F77">
        <w:rPr>
          <w:rFonts w:ascii="Times New Roman Tj" w:hAnsi="Times New Roman Tj" w:cs="+mn-cs"/>
          <w:iCs/>
          <w:kern w:val="24"/>
          <w:sz w:val="28"/>
          <w:szCs w:val="28"/>
          <w:lang w:val="tg-Cyrl-TJ"/>
        </w:rPr>
        <w:t>760 мм сутунчаи симоб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) баробар буда, дар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10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1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атмосфера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зиёд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шуда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рафтан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мегирад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8 атмосфера (</w:t>
      </w:r>
      <w:r w:rsidRPr="00D86F77">
        <w:rPr>
          <w:rFonts w:ascii="Times New Roman Tj" w:hAnsi="Times New Roman Tj" w:cs="+mn-cs"/>
          <w:iCs/>
          <w:kern w:val="24"/>
          <w:sz w:val="28"/>
          <w:szCs w:val="28"/>
          <w:lang w:val="tg-Cyrl-TJ"/>
        </w:rPr>
        <w:t>760 мм сутунчаи симоб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) баробар буда, дар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10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1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атмосфера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зиёд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шуда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рафтан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мегирад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@185.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</w:rPr>
      </w:pP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Дар Арктика </w:t>
      </w:r>
      <w:r w:rsidRPr="00D86F77">
        <w:rPr>
          <w:rFonts w:ascii="Times New Roman" w:hAnsi="Times New Roman"/>
          <w:kern w:val="24"/>
          <w:sz w:val="28"/>
          <w:szCs w:val="28"/>
        </w:rPr>
        <w:t>ғ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афсии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яхи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яксола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ба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чанд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метр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мерасад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en-US"/>
        </w:rPr>
        <w:t xml:space="preserve">2-2,5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м</w:t>
      </w:r>
      <w:r w:rsidRPr="00D86F77">
        <w:rPr>
          <w:rFonts w:ascii="Times New Roman Tj" w:hAnsi="Times New Roman Tj"/>
          <w:kern w:val="24"/>
          <w:sz w:val="28"/>
          <w:szCs w:val="28"/>
          <w:lang w:val="en-US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en-US"/>
        </w:rPr>
        <w:t xml:space="preserve">4-4,5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м</w:t>
      </w:r>
      <w:r w:rsidRPr="00D86F77">
        <w:rPr>
          <w:rFonts w:ascii="Times New Roman Tj" w:hAnsi="Times New Roman Tj"/>
          <w:kern w:val="24"/>
          <w:sz w:val="28"/>
          <w:szCs w:val="28"/>
          <w:lang w:val="en-US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en-US"/>
        </w:rPr>
        <w:t xml:space="preserve">5-5,5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м</w:t>
      </w:r>
      <w:r w:rsidRPr="00D86F77">
        <w:rPr>
          <w:rFonts w:ascii="Times New Roman Tj" w:hAnsi="Times New Roman Tj"/>
          <w:kern w:val="24"/>
          <w:sz w:val="28"/>
          <w:szCs w:val="28"/>
          <w:lang w:val="en-US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en-US"/>
        </w:rPr>
        <w:t xml:space="preserve">8-8,5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м</w:t>
      </w:r>
      <w:r w:rsidRPr="00D86F77">
        <w:rPr>
          <w:rFonts w:ascii="Times New Roman Tj" w:hAnsi="Times New Roman Tj"/>
          <w:kern w:val="24"/>
          <w:sz w:val="28"/>
          <w:szCs w:val="28"/>
          <w:lang w:val="en-US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en-US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en-US"/>
        </w:rPr>
        <w:t xml:space="preserve">6-6,5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м</w:t>
      </w:r>
      <w:r w:rsidRPr="00D86F77">
        <w:rPr>
          <w:rFonts w:ascii="Times New Roman Tj" w:hAnsi="Times New Roman Tj" w:cs="+mn-cs"/>
          <w:kern w:val="24"/>
          <w:sz w:val="28"/>
          <w:szCs w:val="28"/>
          <w:lang w:val="en-US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@186.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</w:rPr>
      </w:pP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Дар Антарктида </w:t>
      </w:r>
      <w:r w:rsidRPr="00D86F77">
        <w:rPr>
          <w:rFonts w:ascii="Times New Roman" w:hAnsi="Times New Roman"/>
          <w:kern w:val="24"/>
          <w:sz w:val="28"/>
          <w:szCs w:val="28"/>
        </w:rPr>
        <w:t>ғ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афсии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яхи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яксола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ба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чанд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метр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мерасад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en-US"/>
        </w:rPr>
        <w:t xml:space="preserve">1-1,5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м</w:t>
      </w:r>
      <w:r w:rsidRPr="00D86F77">
        <w:rPr>
          <w:rFonts w:ascii="Times New Roman Tj" w:hAnsi="Times New Roman Tj"/>
          <w:kern w:val="24"/>
          <w:sz w:val="28"/>
          <w:szCs w:val="28"/>
          <w:lang w:val="en-US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en-US"/>
        </w:rPr>
        <w:t xml:space="preserve">4-4,5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м</w:t>
      </w:r>
      <w:r w:rsidRPr="00D86F77">
        <w:rPr>
          <w:rFonts w:ascii="Times New Roman Tj" w:hAnsi="Times New Roman Tj"/>
          <w:kern w:val="24"/>
          <w:sz w:val="28"/>
          <w:szCs w:val="28"/>
          <w:lang w:val="en-US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en-US"/>
        </w:rPr>
        <w:t xml:space="preserve">5-5,5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м</w:t>
      </w:r>
      <w:r w:rsidRPr="00D86F77">
        <w:rPr>
          <w:rFonts w:ascii="Times New Roman Tj" w:hAnsi="Times New Roman Tj"/>
          <w:kern w:val="24"/>
          <w:sz w:val="28"/>
          <w:szCs w:val="28"/>
          <w:lang w:val="en-US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en-US"/>
        </w:rPr>
        <w:t xml:space="preserve">3-3,5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м</w:t>
      </w:r>
      <w:r w:rsidRPr="00D86F77">
        <w:rPr>
          <w:rFonts w:ascii="Times New Roman Tj" w:hAnsi="Times New Roman Tj"/>
          <w:kern w:val="24"/>
          <w:sz w:val="28"/>
          <w:szCs w:val="28"/>
          <w:lang w:val="en-US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en-US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en-US"/>
        </w:rPr>
        <w:t xml:space="preserve">6-6,5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м</w:t>
      </w:r>
      <w:r w:rsidRPr="00D86F77">
        <w:rPr>
          <w:rFonts w:ascii="Times New Roman Tj" w:hAnsi="Times New Roman Tj"/>
          <w:kern w:val="24"/>
          <w:sz w:val="28"/>
          <w:szCs w:val="28"/>
          <w:lang w:val="en-US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@187.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Ях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о чанд фоизи акваторияи 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ёнуси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ониро п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шидаанд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15% (55 млн км. кв.);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45%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25%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10%;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35%;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@188.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Тамоми оби 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ёнуси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ониро шартан ба чанд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абат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удо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кардан мумкин аст?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2</w:t>
      </w:r>
      <w:r w:rsidRPr="00D86F77">
        <w:rPr>
          <w:rFonts w:ascii="Times New Roman Tj" w:hAnsi="Times New Roman Tj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8;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6;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4;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3;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@189.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</w:rPr>
      </w:pPr>
      <w:r w:rsidRPr="00D86F77">
        <w:rPr>
          <w:rFonts w:ascii="Times New Roman Tj" w:hAnsi="Times New Roman Tj" w:cs="+mn-cs"/>
          <w:kern w:val="24"/>
          <w:sz w:val="28"/>
          <w:szCs w:val="28"/>
        </w:rPr>
        <w:t>Об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экваториал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дорои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арорати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чанд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градус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селсия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мебошанд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+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23</w:t>
      </w:r>
      <w:r w:rsidRPr="00D86F77">
        <w:rPr>
          <w:rFonts w:ascii="Times New Roman Tj" w:hAnsi="Times New Roman Tj" w:cs="+mn-cs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+3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4</w:t>
      </w:r>
      <w:r w:rsidRPr="00D86F77">
        <w:rPr>
          <w:rFonts w:ascii="Times New Roman Tj" w:hAnsi="Times New Roman Tj" w:cs="+mn-cs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+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28</w:t>
      </w:r>
      <w:r w:rsidRPr="00D86F77">
        <w:rPr>
          <w:rFonts w:ascii="Times New Roman Tj" w:hAnsi="Times New Roman Tj" w:cs="+mn-cs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+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18</w:t>
      </w:r>
      <w:r w:rsidRPr="00D86F77">
        <w:rPr>
          <w:rFonts w:ascii="Times New Roman Tj" w:hAnsi="Times New Roman Tj" w:cs="+mn-cs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+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13</w:t>
      </w:r>
      <w:r w:rsidRPr="00D86F77">
        <w:rPr>
          <w:rFonts w:ascii="Times New Roman Tj" w:hAnsi="Times New Roman Tj" w:cs="+mn-cs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@190.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 w:cs="+mn-cs"/>
          <w:kern w:val="24"/>
          <w:sz w:val="28"/>
          <w:szCs w:val="28"/>
        </w:rPr>
        <w:t>Об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утб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дорои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арорати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чанд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градус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селсия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мебошанд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$A) +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3-4</w:t>
      </w:r>
      <w:r w:rsidRPr="00D86F77">
        <w:rPr>
          <w:rFonts w:ascii="Times New Roman Tj" w:hAnsi="Times New Roman Tj" w:cs="+mn-cs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+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4-6</w:t>
      </w:r>
      <w:r w:rsidRPr="00D86F77">
        <w:rPr>
          <w:rFonts w:ascii="Times New Roman Tj" w:hAnsi="Times New Roman Tj" w:cs="+mn-cs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$C) +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5-6</w:t>
      </w:r>
      <w:r w:rsidRPr="00D86F77">
        <w:rPr>
          <w:rFonts w:ascii="Times New Roman Tj" w:hAnsi="Times New Roman Tj" w:cs="+mn-cs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+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6-7</w:t>
      </w:r>
      <w:r w:rsidRPr="00D86F77">
        <w:rPr>
          <w:rFonts w:ascii="Times New Roman Tj" w:hAnsi="Times New Roman Tj" w:cs="+mn-cs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+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8-9</w:t>
      </w:r>
      <w:r w:rsidRPr="00D86F77">
        <w:rPr>
          <w:rFonts w:ascii="Times New Roman Tj" w:hAnsi="Times New Roman Tj" w:cs="+mn-cs"/>
          <w:kern w:val="24"/>
          <w:position w:val="12"/>
          <w:sz w:val="28"/>
          <w:szCs w:val="28"/>
          <w:vertAlign w:val="superscript"/>
          <w:lang w:val="tg-Cyrl-TJ"/>
        </w:rPr>
        <w:t>0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С;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@191.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Об дар сат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хушк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таввассути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пайдо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мешавад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Таввассути гардиши умуми</w:t>
      </w:r>
      <w:r w:rsidRPr="00D86F77">
        <w:rPr>
          <w:rFonts w:ascii="Times New Roman" w:hAnsi="Times New Roman"/>
          <w:kern w:val="24"/>
          <w:sz w:val="28"/>
          <w:szCs w:val="28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ониии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об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дар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табиат</w:t>
      </w:r>
      <w:r w:rsidRPr="00D86F77">
        <w:rPr>
          <w:rFonts w:ascii="Times New Roman Tj" w:hAnsi="Times New Roman Tj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Таввассути гардиши умуми</w:t>
      </w:r>
      <w:r w:rsidRPr="00D86F77">
        <w:rPr>
          <w:rFonts w:ascii="Times New Roman" w:hAnsi="Times New Roman"/>
          <w:kern w:val="24"/>
          <w:sz w:val="28"/>
          <w:szCs w:val="28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ониии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атмосфера дар табиат</w:t>
      </w:r>
      <w:r w:rsidRPr="00D86F77">
        <w:rPr>
          <w:rFonts w:ascii="Times New Roman Tj" w:hAnsi="Times New Roman Tj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Таввассути гардиши умуми</w:t>
      </w:r>
      <w:r w:rsidRPr="00D86F77">
        <w:rPr>
          <w:rFonts w:ascii="Times New Roman" w:hAnsi="Times New Roman"/>
          <w:kern w:val="24"/>
          <w:sz w:val="28"/>
          <w:szCs w:val="28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ониии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гидосфера дар табиат</w:t>
      </w:r>
      <w:r w:rsidRPr="00D86F77">
        <w:rPr>
          <w:rFonts w:ascii="Times New Roman Tj" w:hAnsi="Times New Roman Tj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Таввассути гардиши умуми</w:t>
      </w:r>
      <w:r w:rsidRPr="00D86F77">
        <w:rPr>
          <w:rFonts w:ascii="Times New Roman" w:hAnsi="Times New Roman"/>
          <w:kern w:val="24"/>
          <w:sz w:val="28"/>
          <w:szCs w:val="28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ониии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литосфера дар табиат</w:t>
      </w:r>
      <w:r w:rsidRPr="00D86F77">
        <w:rPr>
          <w:rFonts w:ascii="Times New Roman Tj" w:hAnsi="Times New Roman Tj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Таввассути гардиши умуми</w:t>
      </w:r>
      <w:r w:rsidRPr="00D86F77">
        <w:rPr>
          <w:rFonts w:ascii="Times New Roman" w:hAnsi="Times New Roman"/>
          <w:kern w:val="24"/>
          <w:sz w:val="28"/>
          <w:szCs w:val="28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а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ониии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биосфера дар табиат</w:t>
      </w:r>
      <w:r w:rsidRPr="00D86F77">
        <w:rPr>
          <w:rFonts w:ascii="Times New Roman Tj" w:hAnsi="Times New Roman Tj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@192.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</w:rPr>
      </w:pPr>
      <w:r w:rsidRPr="00D86F77">
        <w:rPr>
          <w:rFonts w:ascii="Times New Roman Tj" w:hAnsi="Times New Roman Tj" w:cs="+mn-cs"/>
          <w:kern w:val="24"/>
          <w:sz w:val="28"/>
          <w:szCs w:val="28"/>
        </w:rPr>
        <w:t>Сарчашмаи асосии об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зеризамин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кадом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оянд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Об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сат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хушк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ки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филтратсия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шуда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ба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поён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мераванд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Об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у</w:t>
      </w:r>
      <w:r w:rsidRPr="00D86F77">
        <w:rPr>
          <w:rFonts w:ascii="Times New Roman" w:hAnsi="Times New Roman"/>
          <w:kern w:val="24"/>
          <w:sz w:val="28"/>
          <w:szCs w:val="28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ёнус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, ки филтратсия шуда ба поён мераванд;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Об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пирях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, ки филтратсия шуда ба поён мераванд;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Об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кул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ки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филтратсия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шуда ба поён мераванд;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Об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обанбор</w:t>
      </w:r>
      <w:r w:rsidRPr="00D86F77">
        <w:rPr>
          <w:rFonts w:ascii="Times New Roman" w:hAnsi="Times New Roman"/>
          <w:kern w:val="24"/>
          <w:sz w:val="28"/>
          <w:szCs w:val="28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о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ки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филтратсия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шуда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ба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поён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мераванд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@193.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Фарзияи аз об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сат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хушк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пайдо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шудани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ои зеризамини аз тарафи, ки пешни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шуда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буд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Арасту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Парасту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Гегел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Бойл Мариотт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Абуали Сино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@194.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Об дар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абати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инс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ӯҳӣ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дар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кадом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олат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мав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уд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мебошад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Пардаг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гигроскоп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ва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капилляр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Пардаг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гигроскоп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Пардаг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ва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капилляр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Г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игроскоп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ва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капилляр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Латтаг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, шишаг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ва капилляр</w:t>
      </w:r>
      <w:r w:rsidRPr="00D86F77">
        <w:rPr>
          <w:rFonts w:ascii="Times New Roman" w:hAnsi="Times New Roman"/>
          <w:kern w:val="24"/>
          <w:sz w:val="28"/>
          <w:szCs w:val="28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@195.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Об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дар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абати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инс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ӯҳӣ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бо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кадом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аракат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мекунанд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Ро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ламинар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(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тасмашакл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)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турбулент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(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бетартиб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);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Ро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спирали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турбулент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Ро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элепсоиди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турбулент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Ро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ламинар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спирали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Ро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ламинар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элепсоиди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@196.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Об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грунт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вобаста ба ш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ӯ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ойгиршавиашон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дар чу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ур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арорат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ба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онунияти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анок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итоат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карда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ба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чунин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хел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 w:eastAsia="ru-RU"/>
        </w:rPr>
        <w:t>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сим мешаванд?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 w:cs="+mn-cs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а) 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рутубати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баланд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)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намнок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)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н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а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мнокии м</w:t>
      </w:r>
      <w:r w:rsidRPr="00D86F77">
        <w:rPr>
          <w:rFonts w:ascii="Times New Roman" w:hAnsi="Times New Roman"/>
          <w:kern w:val="24"/>
          <w:sz w:val="28"/>
          <w:szCs w:val="28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ътадил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г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хушк;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 w:cs="+mn-cs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а) 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рутубати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бал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анд б) 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намнок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)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н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а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мнокии м</w:t>
      </w:r>
      <w:r w:rsidRPr="00D86F77">
        <w:rPr>
          <w:rFonts w:ascii="Times New Roman" w:hAnsi="Times New Roman"/>
          <w:kern w:val="24"/>
          <w:sz w:val="28"/>
          <w:szCs w:val="28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ътадил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 w:cs="+mn-cs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а) 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рутубати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баланд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)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намнок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хушк;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 w:cs="+mn-cs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а) 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рутубати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баланд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)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намнокии м</w:t>
      </w:r>
      <w:r w:rsidRPr="00D86F77">
        <w:rPr>
          <w:rFonts w:ascii="Times New Roman" w:hAnsi="Times New Roman"/>
          <w:kern w:val="24"/>
          <w:sz w:val="28"/>
          <w:szCs w:val="28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ътадил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в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хушк;</w:t>
      </w:r>
    </w:p>
    <w:p w:rsidR="005A0816" w:rsidRPr="00D86F77" w:rsidRDefault="005A0816" w:rsidP="00E7046E">
      <w:pPr>
        <w:spacing w:after="0" w:line="240" w:lineRule="auto"/>
        <w:contextualSpacing/>
        <w:jc w:val="both"/>
        <w:rPr>
          <w:rFonts w:ascii="Times New Roman Tj" w:hAnsi="Times New Roman Tj" w:cs="+mn-cs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) 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намнок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)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намнокии м</w:t>
      </w:r>
      <w:r w:rsidRPr="00D86F77">
        <w:rPr>
          <w:rFonts w:ascii="Times New Roman" w:hAnsi="Times New Roman"/>
          <w:kern w:val="24"/>
          <w:sz w:val="28"/>
          <w:szCs w:val="28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ътадил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</w:rPr>
        <w:t>в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минта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</w:rPr>
        <w:t xml:space="preserve"> хушк;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@197.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Об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байни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абат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дар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байни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чанд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абати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обногузар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ойгиранд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2;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$B) 4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3;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5;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6;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@198.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Об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артезиан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дар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То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икистон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бештар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дар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кадом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води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вомехуранд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Вахш,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исор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лоб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Вахш, Фар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ғ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она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лоб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Вахш,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исор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Сурхандарё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Вахш,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исор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Шуробод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Вахш,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исор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,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Ша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-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Туз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@199.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Яхбандии доим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дар ку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 мав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уданд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азира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ои Арктикаю Антарктика ва но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ия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ои шимоли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ита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ои Америкаи Шимол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, Евроосиё ва Антарктида;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азира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ои Арктикаю Антарктика ва но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ия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ои шимоли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ита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ои Америкаи Шимол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азира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ои Арктикаю Антарктика, Евроосиё ва Антарктида;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$D) Н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о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ия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 xml:space="preserve">ои шимоли 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қ</w:t>
      </w:r>
      <w:r w:rsidRPr="00D86F77">
        <w:rPr>
          <w:rFonts w:ascii="Times New Roman Tj" w:hAnsi="Times New Roman Tj" w:cs="Times New Tojik"/>
          <w:kern w:val="24"/>
          <w:sz w:val="28"/>
          <w:szCs w:val="28"/>
          <w:lang w:val="tg-Cyrl-TJ" w:eastAsia="ru-RU"/>
        </w:rPr>
        <w:t>ита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ои Америкаи Шимол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, Евроосиё ва Антарктида;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$E) Тан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D86F77">
        <w:rPr>
          <w:rFonts w:ascii="Times New Roman" w:hAnsi="Times New Roman"/>
          <w:sz w:val="28"/>
          <w:szCs w:val="28"/>
          <w:lang w:val="tg-Cyrl-TJ" w:eastAsia="ru-RU"/>
        </w:rPr>
        <w:t>ҷ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азира</w:t>
      </w:r>
      <w:r w:rsidRPr="00D86F77">
        <w:rPr>
          <w:rFonts w:ascii="Times New Roman" w:hAnsi="Times New Roman"/>
          <w:kern w:val="24"/>
          <w:sz w:val="28"/>
          <w:szCs w:val="28"/>
          <w:lang w:val="tg-Cyrl-TJ" w:eastAsia="ru-RU"/>
        </w:rPr>
        <w:t>ҳ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 w:eastAsia="ru-RU"/>
        </w:rPr>
        <w:t>ои Арктикаю Антарктика;</w:t>
      </w:r>
    </w:p>
    <w:p w:rsidR="005A0816" w:rsidRPr="00D86F77" w:rsidRDefault="005A0816" w:rsidP="00E7046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>@200.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Дар но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ия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биёбон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об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зеризамин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ӣ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дар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болои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қ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абати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кадом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об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ҷ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ойгиранд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?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$A)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Об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ш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ӯ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р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$B)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Об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талх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$C)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Об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ширин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$D)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Об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тез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;</w:t>
      </w:r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  <w:lang w:val="tg-Cyrl-TJ"/>
        </w:rPr>
      </w:pPr>
      <w:r w:rsidRPr="00D86F77">
        <w:rPr>
          <w:rFonts w:ascii="Times New Roman Tj" w:hAnsi="Times New Roman Tj"/>
          <w:sz w:val="28"/>
          <w:szCs w:val="28"/>
          <w:lang w:val="tg-Cyrl-TJ" w:eastAsia="ru-RU"/>
        </w:rPr>
        <w:t xml:space="preserve">$E) 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Об</w:t>
      </w:r>
      <w:r w:rsidRPr="00D86F77">
        <w:rPr>
          <w:rFonts w:ascii="Times New Roman" w:hAnsi="Times New Roman"/>
          <w:kern w:val="24"/>
          <w:sz w:val="28"/>
          <w:szCs w:val="28"/>
          <w:lang w:val="tg-Cyrl-TJ"/>
        </w:rPr>
        <w:t>ҳ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ои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 xml:space="preserve"> </w:t>
      </w:r>
      <w:r w:rsidRPr="00D86F77">
        <w:rPr>
          <w:rFonts w:ascii="Times New Roman Tj" w:hAnsi="Times New Roman Tj" w:cs="Times New Roman Tj"/>
          <w:kern w:val="24"/>
          <w:sz w:val="28"/>
          <w:szCs w:val="28"/>
          <w:lang w:val="tg-Cyrl-TJ"/>
        </w:rPr>
        <w:t>туруш</w:t>
      </w:r>
      <w:r w:rsidRPr="00D86F77">
        <w:rPr>
          <w:rFonts w:ascii="Times New Roman Tj" w:hAnsi="Times New Roman Tj" w:cs="+mn-cs"/>
          <w:kern w:val="24"/>
          <w:sz w:val="28"/>
          <w:szCs w:val="28"/>
          <w:lang w:val="tg-Cyrl-TJ"/>
        </w:rPr>
        <w:t>;</w:t>
      </w:r>
      <w:bookmarkStart w:id="0" w:name="_GoBack"/>
      <w:bookmarkEnd w:id="0"/>
    </w:p>
    <w:p w:rsidR="005A0816" w:rsidRPr="00D86F77" w:rsidRDefault="005A0816" w:rsidP="00E7046E">
      <w:pPr>
        <w:spacing w:after="0" w:line="240" w:lineRule="auto"/>
        <w:contextualSpacing/>
        <w:rPr>
          <w:rFonts w:ascii="Times New Roman Tj" w:hAnsi="Times New Roman Tj" w:cs="+mn-cs"/>
          <w:kern w:val="24"/>
          <w:sz w:val="28"/>
          <w:szCs w:val="28"/>
          <w:lang w:val="tg-Cyrl-TJ"/>
        </w:rPr>
      </w:pPr>
    </w:p>
    <w:sectPr w:rsidR="005A0816" w:rsidRPr="00D86F77" w:rsidSect="00786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Toji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bel">
    <w:altName w:val="Corbel"/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6561"/>
    <w:multiLevelType w:val="hybridMultilevel"/>
    <w:tmpl w:val="024A41AC"/>
    <w:lvl w:ilvl="0" w:tplc="D048CF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BDAC24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4DA0AB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1BE319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BBE29A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0EC80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A80F98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1C24B7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89A359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3160944"/>
    <w:multiLevelType w:val="hybridMultilevel"/>
    <w:tmpl w:val="35F66720"/>
    <w:lvl w:ilvl="0" w:tplc="9CD879A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D4E78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46E0A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4A286D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12ECB6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CCE6D1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F4C2BD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05C1AD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90CD9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6FA640F"/>
    <w:multiLevelType w:val="hybridMultilevel"/>
    <w:tmpl w:val="CFF808A4"/>
    <w:lvl w:ilvl="0" w:tplc="D604165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562DEB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8A19A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E68A1D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D5C705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5D0765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18CECA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F90AFF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E921B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AB31AC9"/>
    <w:multiLevelType w:val="hybridMultilevel"/>
    <w:tmpl w:val="917EFDFC"/>
    <w:lvl w:ilvl="0" w:tplc="461CFA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68AD09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E24E49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5AE20E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E628C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CB8BAE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852E21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0024D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CF2892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0C924B9"/>
    <w:multiLevelType w:val="hybridMultilevel"/>
    <w:tmpl w:val="0E2ADB3E"/>
    <w:lvl w:ilvl="0" w:tplc="83361B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F3A357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2C68A5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136ABF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5A220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31A861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6D24C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2322A0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3CDF5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58C5490"/>
    <w:multiLevelType w:val="hybridMultilevel"/>
    <w:tmpl w:val="9B6AA2D8"/>
    <w:lvl w:ilvl="0" w:tplc="A1CEE57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B84715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9B8FB3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3EB85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B8AC91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1F0745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E14E19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6E903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126358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18150780"/>
    <w:multiLevelType w:val="hybridMultilevel"/>
    <w:tmpl w:val="F9664146"/>
    <w:lvl w:ilvl="0" w:tplc="9198084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B383E6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AC0455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9B609D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FF8828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36E3E3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9EA7C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9A27FA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F3804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240A52A4"/>
    <w:multiLevelType w:val="hybridMultilevel"/>
    <w:tmpl w:val="54FE13D2"/>
    <w:lvl w:ilvl="0" w:tplc="B46AC6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F3222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B34B3E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8981F5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2DC25D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82687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B14433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CAE321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936AF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596179E"/>
    <w:multiLevelType w:val="hybridMultilevel"/>
    <w:tmpl w:val="95705150"/>
    <w:lvl w:ilvl="0" w:tplc="B88C4A8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726830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5AA0D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BB8798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B2CF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E6196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11432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602C6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1AEC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39995BED"/>
    <w:multiLevelType w:val="hybridMultilevel"/>
    <w:tmpl w:val="9A22A094"/>
    <w:lvl w:ilvl="0" w:tplc="F2E84B7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EB0F3B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BB0506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15458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A50BE6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68E56A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668F4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C1C38D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0246B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4E294A20"/>
    <w:multiLevelType w:val="hybridMultilevel"/>
    <w:tmpl w:val="D548AD26"/>
    <w:lvl w:ilvl="0" w:tplc="FA8A292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56CA9A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82878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6C4503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D14664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A64E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6E481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A74FF8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3E2AEE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5A9F4BDB"/>
    <w:multiLevelType w:val="hybridMultilevel"/>
    <w:tmpl w:val="AF329A0A"/>
    <w:lvl w:ilvl="0" w:tplc="E672456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5DE8A0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F9EDE8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80ABB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07EE2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DA0968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706AC3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FB4272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FA0F9C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5C770176"/>
    <w:multiLevelType w:val="hybridMultilevel"/>
    <w:tmpl w:val="5398479A"/>
    <w:lvl w:ilvl="0" w:tplc="32A0B24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9E8DE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F071E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03A15D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8088CB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588D40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09201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31A4C8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1867C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5DF96375"/>
    <w:multiLevelType w:val="hybridMultilevel"/>
    <w:tmpl w:val="AE92B7FC"/>
    <w:lvl w:ilvl="0" w:tplc="C40ED8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19E30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C44B5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C09C7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4A2B8C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DD82DE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14C69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A403F8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A7CC39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65832486"/>
    <w:multiLevelType w:val="hybridMultilevel"/>
    <w:tmpl w:val="C6262034"/>
    <w:lvl w:ilvl="0" w:tplc="AECE8B1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F823CD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7F45EC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DE8CC9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74C50A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62C0B4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354D24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4AEA34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37E70E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74827AE7"/>
    <w:multiLevelType w:val="hybridMultilevel"/>
    <w:tmpl w:val="8AB82DA8"/>
    <w:lvl w:ilvl="0" w:tplc="CA469D5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8CE839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076B6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89A4EA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5A4E2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CEE46A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4C85E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ABEE29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2C628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78897350"/>
    <w:multiLevelType w:val="hybridMultilevel"/>
    <w:tmpl w:val="4600DD4C"/>
    <w:lvl w:ilvl="0" w:tplc="2FB831C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F58ED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04E89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4C284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516ADF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B761A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75CC7F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3B4CAC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7382E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7C89735A"/>
    <w:multiLevelType w:val="hybridMultilevel"/>
    <w:tmpl w:val="21E6C6D4"/>
    <w:lvl w:ilvl="0" w:tplc="5B3C716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1B840C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0B41F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AC6666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0AAB2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2F6BB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89AF9F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596B3D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86A91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3"/>
  </w:num>
  <w:num w:numId="2">
    <w:abstractNumId w:val="1"/>
  </w:num>
  <w:num w:numId="3">
    <w:abstractNumId w:val="7"/>
  </w:num>
  <w:num w:numId="4">
    <w:abstractNumId w:val="11"/>
  </w:num>
  <w:num w:numId="5">
    <w:abstractNumId w:val="16"/>
  </w:num>
  <w:num w:numId="6">
    <w:abstractNumId w:val="14"/>
  </w:num>
  <w:num w:numId="7">
    <w:abstractNumId w:val="6"/>
  </w:num>
  <w:num w:numId="8">
    <w:abstractNumId w:val="17"/>
  </w:num>
  <w:num w:numId="9">
    <w:abstractNumId w:val="0"/>
  </w:num>
  <w:num w:numId="10">
    <w:abstractNumId w:val="2"/>
  </w:num>
  <w:num w:numId="11">
    <w:abstractNumId w:val="9"/>
  </w:num>
  <w:num w:numId="12">
    <w:abstractNumId w:val="15"/>
  </w:num>
  <w:num w:numId="13">
    <w:abstractNumId w:val="4"/>
  </w:num>
  <w:num w:numId="14">
    <w:abstractNumId w:val="8"/>
  </w:num>
  <w:num w:numId="15">
    <w:abstractNumId w:val="12"/>
  </w:num>
  <w:num w:numId="16">
    <w:abstractNumId w:val="5"/>
  </w:num>
  <w:num w:numId="17">
    <w:abstractNumId w:val="3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22D"/>
    <w:rsid w:val="00000558"/>
    <w:rsid w:val="0002605D"/>
    <w:rsid w:val="00040937"/>
    <w:rsid w:val="00055779"/>
    <w:rsid w:val="000704E7"/>
    <w:rsid w:val="00087EBE"/>
    <w:rsid w:val="00091BDB"/>
    <w:rsid w:val="00092A28"/>
    <w:rsid w:val="00095A7A"/>
    <w:rsid w:val="000A1079"/>
    <w:rsid w:val="000A51D3"/>
    <w:rsid w:val="000B356D"/>
    <w:rsid w:val="000C1DE1"/>
    <w:rsid w:val="000D2F99"/>
    <w:rsid w:val="000D5F1B"/>
    <w:rsid w:val="000E6F96"/>
    <w:rsid w:val="000F5FDA"/>
    <w:rsid w:val="000F6E71"/>
    <w:rsid w:val="00130444"/>
    <w:rsid w:val="00144E21"/>
    <w:rsid w:val="001504BB"/>
    <w:rsid w:val="001651F6"/>
    <w:rsid w:val="00166616"/>
    <w:rsid w:val="0017160B"/>
    <w:rsid w:val="00173F9E"/>
    <w:rsid w:val="001A62CA"/>
    <w:rsid w:val="001B0012"/>
    <w:rsid w:val="001B303D"/>
    <w:rsid w:val="001C757F"/>
    <w:rsid w:val="001D70FA"/>
    <w:rsid w:val="001E08D2"/>
    <w:rsid w:val="001E08FA"/>
    <w:rsid w:val="001E377F"/>
    <w:rsid w:val="001F60B4"/>
    <w:rsid w:val="00240CF8"/>
    <w:rsid w:val="0024659F"/>
    <w:rsid w:val="002530A7"/>
    <w:rsid w:val="00257025"/>
    <w:rsid w:val="00267B64"/>
    <w:rsid w:val="002801EC"/>
    <w:rsid w:val="00280901"/>
    <w:rsid w:val="00280CB4"/>
    <w:rsid w:val="00281C0D"/>
    <w:rsid w:val="002941D9"/>
    <w:rsid w:val="002A774D"/>
    <w:rsid w:val="002D1C6B"/>
    <w:rsid w:val="002E0BEC"/>
    <w:rsid w:val="00316282"/>
    <w:rsid w:val="00331A0A"/>
    <w:rsid w:val="0033302B"/>
    <w:rsid w:val="00334EB3"/>
    <w:rsid w:val="00337D04"/>
    <w:rsid w:val="003502A7"/>
    <w:rsid w:val="003619AD"/>
    <w:rsid w:val="00384832"/>
    <w:rsid w:val="003A16BF"/>
    <w:rsid w:val="003A39A0"/>
    <w:rsid w:val="003C121E"/>
    <w:rsid w:val="003D7FC2"/>
    <w:rsid w:val="003E2E6E"/>
    <w:rsid w:val="003E6407"/>
    <w:rsid w:val="003F5DD5"/>
    <w:rsid w:val="00400E68"/>
    <w:rsid w:val="004042EE"/>
    <w:rsid w:val="0043050D"/>
    <w:rsid w:val="004328A2"/>
    <w:rsid w:val="00440BFF"/>
    <w:rsid w:val="00462C1C"/>
    <w:rsid w:val="00466E5B"/>
    <w:rsid w:val="004811B8"/>
    <w:rsid w:val="00484D07"/>
    <w:rsid w:val="004A7333"/>
    <w:rsid w:val="004D440A"/>
    <w:rsid w:val="00516C01"/>
    <w:rsid w:val="005236A5"/>
    <w:rsid w:val="00535F03"/>
    <w:rsid w:val="00571766"/>
    <w:rsid w:val="0057202E"/>
    <w:rsid w:val="005770D9"/>
    <w:rsid w:val="0058740E"/>
    <w:rsid w:val="0059411A"/>
    <w:rsid w:val="005A02A1"/>
    <w:rsid w:val="005A0816"/>
    <w:rsid w:val="005A11D8"/>
    <w:rsid w:val="005C7B37"/>
    <w:rsid w:val="005D51A4"/>
    <w:rsid w:val="005F2C5A"/>
    <w:rsid w:val="005F4406"/>
    <w:rsid w:val="005F4636"/>
    <w:rsid w:val="00611833"/>
    <w:rsid w:val="00611FD6"/>
    <w:rsid w:val="0061582E"/>
    <w:rsid w:val="00615C86"/>
    <w:rsid w:val="0063124C"/>
    <w:rsid w:val="00637EB9"/>
    <w:rsid w:val="0066468C"/>
    <w:rsid w:val="00681EC6"/>
    <w:rsid w:val="006A166A"/>
    <w:rsid w:val="006C7CFC"/>
    <w:rsid w:val="006F59EC"/>
    <w:rsid w:val="006F7B15"/>
    <w:rsid w:val="006F7DC6"/>
    <w:rsid w:val="00721353"/>
    <w:rsid w:val="00724557"/>
    <w:rsid w:val="0072730D"/>
    <w:rsid w:val="00727C2C"/>
    <w:rsid w:val="00730158"/>
    <w:rsid w:val="00732F22"/>
    <w:rsid w:val="0074672F"/>
    <w:rsid w:val="007515F5"/>
    <w:rsid w:val="00754EA8"/>
    <w:rsid w:val="00781482"/>
    <w:rsid w:val="0078653E"/>
    <w:rsid w:val="00787174"/>
    <w:rsid w:val="00794CBB"/>
    <w:rsid w:val="007A648E"/>
    <w:rsid w:val="007A7359"/>
    <w:rsid w:val="007D6F78"/>
    <w:rsid w:val="007E18CF"/>
    <w:rsid w:val="007F4F90"/>
    <w:rsid w:val="00820554"/>
    <w:rsid w:val="00821ED2"/>
    <w:rsid w:val="00860F08"/>
    <w:rsid w:val="008630CD"/>
    <w:rsid w:val="008716D3"/>
    <w:rsid w:val="0087388F"/>
    <w:rsid w:val="00874664"/>
    <w:rsid w:val="00894E62"/>
    <w:rsid w:val="008A61BC"/>
    <w:rsid w:val="008B0EE3"/>
    <w:rsid w:val="008C744C"/>
    <w:rsid w:val="008F3E93"/>
    <w:rsid w:val="00901A21"/>
    <w:rsid w:val="0090396B"/>
    <w:rsid w:val="009060A0"/>
    <w:rsid w:val="009222DC"/>
    <w:rsid w:val="00941785"/>
    <w:rsid w:val="00947E5D"/>
    <w:rsid w:val="00950A97"/>
    <w:rsid w:val="00963C20"/>
    <w:rsid w:val="0099110D"/>
    <w:rsid w:val="009969EC"/>
    <w:rsid w:val="009A0E50"/>
    <w:rsid w:val="009A2287"/>
    <w:rsid w:val="009B0E4F"/>
    <w:rsid w:val="009F25EF"/>
    <w:rsid w:val="009F4310"/>
    <w:rsid w:val="00A02195"/>
    <w:rsid w:val="00A178BB"/>
    <w:rsid w:val="00A23F94"/>
    <w:rsid w:val="00A52C2B"/>
    <w:rsid w:val="00A62DAA"/>
    <w:rsid w:val="00A77BB7"/>
    <w:rsid w:val="00AB339B"/>
    <w:rsid w:val="00AD381F"/>
    <w:rsid w:val="00AE4D34"/>
    <w:rsid w:val="00AF6D7B"/>
    <w:rsid w:val="00B418A7"/>
    <w:rsid w:val="00B7714F"/>
    <w:rsid w:val="00B8696F"/>
    <w:rsid w:val="00BB0568"/>
    <w:rsid w:val="00BD1B3E"/>
    <w:rsid w:val="00BF0B12"/>
    <w:rsid w:val="00BF4D32"/>
    <w:rsid w:val="00C27462"/>
    <w:rsid w:val="00C34F29"/>
    <w:rsid w:val="00C56C3D"/>
    <w:rsid w:val="00C64EC8"/>
    <w:rsid w:val="00C7087C"/>
    <w:rsid w:val="00C742A8"/>
    <w:rsid w:val="00C85707"/>
    <w:rsid w:val="00C8570B"/>
    <w:rsid w:val="00C90412"/>
    <w:rsid w:val="00CD0D1B"/>
    <w:rsid w:val="00CD3D8C"/>
    <w:rsid w:val="00CE6907"/>
    <w:rsid w:val="00CF1E8B"/>
    <w:rsid w:val="00D00066"/>
    <w:rsid w:val="00D10B6D"/>
    <w:rsid w:val="00D212E6"/>
    <w:rsid w:val="00D31ADB"/>
    <w:rsid w:val="00D50595"/>
    <w:rsid w:val="00D62228"/>
    <w:rsid w:val="00D86F77"/>
    <w:rsid w:val="00D92957"/>
    <w:rsid w:val="00DA6197"/>
    <w:rsid w:val="00DB0BEB"/>
    <w:rsid w:val="00DB7F6D"/>
    <w:rsid w:val="00DC2B4A"/>
    <w:rsid w:val="00E11E96"/>
    <w:rsid w:val="00E128C2"/>
    <w:rsid w:val="00E41F5E"/>
    <w:rsid w:val="00E5165A"/>
    <w:rsid w:val="00E60C3C"/>
    <w:rsid w:val="00E67AEA"/>
    <w:rsid w:val="00E7046E"/>
    <w:rsid w:val="00E94593"/>
    <w:rsid w:val="00EA20DC"/>
    <w:rsid w:val="00EB2D30"/>
    <w:rsid w:val="00EB696C"/>
    <w:rsid w:val="00ED1528"/>
    <w:rsid w:val="00EF0E6A"/>
    <w:rsid w:val="00EF4C89"/>
    <w:rsid w:val="00EF5CCC"/>
    <w:rsid w:val="00EF5DBB"/>
    <w:rsid w:val="00F01D22"/>
    <w:rsid w:val="00F16A16"/>
    <w:rsid w:val="00F21E9F"/>
    <w:rsid w:val="00F25F6C"/>
    <w:rsid w:val="00F420AE"/>
    <w:rsid w:val="00F4640E"/>
    <w:rsid w:val="00F72920"/>
    <w:rsid w:val="00F7579A"/>
    <w:rsid w:val="00F77ECB"/>
    <w:rsid w:val="00F82EF1"/>
    <w:rsid w:val="00F97762"/>
    <w:rsid w:val="00FA10D2"/>
    <w:rsid w:val="00FA422D"/>
    <w:rsid w:val="00FA5ABF"/>
    <w:rsid w:val="00FC2CF3"/>
    <w:rsid w:val="00FC67D3"/>
    <w:rsid w:val="00FD262B"/>
    <w:rsid w:val="00FD7E64"/>
    <w:rsid w:val="00FE1366"/>
    <w:rsid w:val="00FE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53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next w:val="ListParagraph"/>
    <w:uiPriority w:val="99"/>
    <w:rsid w:val="00D62228"/>
    <w:pPr>
      <w:ind w:left="720"/>
      <w:contextualSpacing/>
    </w:pPr>
    <w:rPr>
      <w:rFonts w:eastAsia="Times New Roman"/>
      <w:lang w:eastAsia="ru-RU"/>
    </w:rPr>
  </w:style>
  <w:style w:type="paragraph" w:styleId="NormalWeb">
    <w:name w:val="Normal (Web)"/>
    <w:basedOn w:val="Normal"/>
    <w:uiPriority w:val="99"/>
    <w:semiHidden/>
    <w:rsid w:val="00D622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viiyi">
    <w:name w:val="viiyi"/>
    <w:basedOn w:val="DefaultParagraphFont"/>
    <w:uiPriority w:val="99"/>
    <w:rsid w:val="00D62228"/>
    <w:rPr>
      <w:rFonts w:cs="Times New Roman"/>
    </w:rPr>
  </w:style>
  <w:style w:type="character" w:customStyle="1" w:styleId="jlqj4b">
    <w:name w:val="jlqj4b"/>
    <w:basedOn w:val="DefaultParagraphFont"/>
    <w:uiPriority w:val="99"/>
    <w:rsid w:val="00D62228"/>
    <w:rPr>
      <w:rFonts w:cs="Times New Roman"/>
    </w:rPr>
  </w:style>
  <w:style w:type="paragraph" w:customStyle="1" w:styleId="Default">
    <w:name w:val="Default"/>
    <w:uiPriority w:val="99"/>
    <w:rsid w:val="00D6222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D622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46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3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6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1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6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6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5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7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5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5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4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4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0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6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5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6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3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7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8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2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8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2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5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6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9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7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362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36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36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366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36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367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369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370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3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3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36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7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8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5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5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4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0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3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4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2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367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368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9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7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5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9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358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36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369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6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1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9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7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35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359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362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36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4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68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5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515</TotalTime>
  <Pages>39</Pages>
  <Words>7839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108</cp:revision>
  <dcterms:created xsi:type="dcterms:W3CDTF">2011-11-22T20:33:00Z</dcterms:created>
  <dcterms:modified xsi:type="dcterms:W3CDTF">2023-12-21T10:39:00Z</dcterms:modified>
</cp:coreProperties>
</file>